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A410A5E" w:rsidR="00D309CC" w:rsidRPr="00B95D62" w:rsidRDefault="00D309CC" w:rsidP="00D46431">
      <w:pPr>
        <w:pStyle w:val="CH"/>
      </w:pPr>
      <w:bookmarkStart w:id="0" w:name="historyclause"/>
      <w:r w:rsidRPr="00671396">
        <w:rPr>
          <w:lang w:val="en-US"/>
        </w:rPr>
        <w:t>3GPP RAN</w:t>
      </w:r>
      <w:r w:rsidR="0070224D">
        <w:rPr>
          <w:lang w:val="en-US"/>
        </w:rPr>
        <w:t xml:space="preserve">4 </w:t>
      </w:r>
      <w:r w:rsidRPr="00671396">
        <w:rPr>
          <w:lang w:val="en-US"/>
        </w:rPr>
        <w:t>Meeting #</w:t>
      </w:r>
      <w:r w:rsidR="0070224D">
        <w:rPr>
          <w:lang w:val="en-US"/>
        </w:rPr>
        <w:t>104bis-e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895797" w:rsidRPr="00895797">
        <w:rPr>
          <w:lang w:val="en-US"/>
        </w:rPr>
        <w:t>R4-2215656</w:t>
      </w:r>
    </w:p>
    <w:p w14:paraId="50DC9730" w14:textId="1124AF06" w:rsidR="00D309CC" w:rsidRPr="00FD166F" w:rsidRDefault="00FD7040" w:rsidP="00D46431">
      <w:pPr>
        <w:pStyle w:val="CH"/>
        <w:tabs>
          <w:tab w:val="clear" w:pos="7920"/>
        </w:tabs>
        <w:rPr>
          <w:b w:val="0"/>
        </w:rPr>
      </w:pPr>
      <w:r>
        <w:t>Online meeting</w:t>
      </w:r>
      <w:r w:rsidR="007D0F1C">
        <w:t xml:space="preserve">, </w:t>
      </w:r>
      <w:r w:rsidR="0070224D">
        <w:t>October</w:t>
      </w:r>
      <w:r>
        <w:t xml:space="preserve"> </w:t>
      </w:r>
      <w:r w:rsidR="0070224D">
        <w:t>10</w:t>
      </w:r>
      <w:r>
        <w:t xml:space="preserve"> – </w:t>
      </w:r>
      <w:r w:rsidR="0070224D">
        <w:t>19</w:t>
      </w:r>
      <w:r w:rsidR="007D0F1C">
        <w:t>, 2022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635FCD9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70224D" w:rsidRPr="0070224D">
        <w:t>6.14.</w:t>
      </w:r>
      <w:r w:rsidR="00AF21AB">
        <w:t>1</w:t>
      </w:r>
    </w:p>
    <w:p w14:paraId="4DBE005A" w14:textId="5587EDF6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71F5FB70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AF21AB" w:rsidRPr="00AF21AB">
        <w:t>On TRP TRS requirement development prioritization</w:t>
      </w:r>
    </w:p>
    <w:p w14:paraId="6C6D1281" w14:textId="7FFB8876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2E4E044D" w14:textId="534672F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70224D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C5823D3" w14:textId="79EEF021" w:rsidR="004040E0" w:rsidRDefault="004040E0" w:rsidP="00977988">
      <w:r w:rsidRPr="00977988">
        <w:t xml:space="preserve">Following the conclusion </w:t>
      </w:r>
      <w:r w:rsidR="00D1292E" w:rsidRPr="00977988">
        <w:t xml:space="preserve">of </w:t>
      </w:r>
      <w:r w:rsidRPr="00977988">
        <w:t>t</w:t>
      </w:r>
      <w:r w:rsidR="00AF7B4C" w:rsidRPr="00977988">
        <w:t>he</w:t>
      </w:r>
      <w:r w:rsidR="0094252E" w:rsidRPr="00977988">
        <w:t xml:space="preserve"> Rel-17</w:t>
      </w:r>
      <w:r w:rsidR="00AF7B4C" w:rsidRPr="00977988">
        <w:t xml:space="preserve"> RAN4-led work item on the Introduction of UE TRP (Total Radiated Power) and TRS (Total Radiated Sensitivity) requirements and test methodologies for FR1 (NR SA and EN-DC) </w:t>
      </w:r>
      <w:r w:rsidR="000B3D49" w:rsidRPr="00977988">
        <w:fldChar w:fldCharType="begin"/>
      </w:r>
      <w:r w:rsidR="000B3D49" w:rsidRPr="00977988">
        <w:instrText xml:space="preserve"> REF _Ref104502905 \r \h </w:instrText>
      </w:r>
      <w:r w:rsidR="00977988">
        <w:instrText xml:space="preserve"> \* MERGEFORMAT </w:instrText>
      </w:r>
      <w:r w:rsidR="000B3D49" w:rsidRPr="00977988">
        <w:fldChar w:fldCharType="separate"/>
      </w:r>
      <w:r w:rsidR="003A0A20">
        <w:t>[1]</w:t>
      </w:r>
      <w:r w:rsidR="000B3D49" w:rsidRPr="00977988">
        <w:fldChar w:fldCharType="end"/>
      </w:r>
      <w:r w:rsidRPr="00977988">
        <w:t xml:space="preserve">, </w:t>
      </w:r>
      <w:r w:rsidRPr="00977988">
        <w:fldChar w:fldCharType="begin"/>
      </w:r>
      <w:r w:rsidRPr="00977988">
        <w:instrText xml:space="preserve"> REF _Ref104502966 \r \h </w:instrText>
      </w:r>
      <w:r w:rsidR="00977988">
        <w:instrText xml:space="preserve"> \* MERGEFORMAT </w:instrText>
      </w:r>
      <w:r w:rsidRPr="00977988">
        <w:fldChar w:fldCharType="separate"/>
      </w:r>
      <w:r w:rsidR="003A0A20">
        <w:t>[2]</w:t>
      </w:r>
      <w:r w:rsidRPr="00977988">
        <w:fldChar w:fldCharType="end"/>
      </w:r>
      <w:r w:rsidR="00DE1720" w:rsidRPr="00977988">
        <w:t xml:space="preserve">, 3GPP approved a new Rel-18 work item on the </w:t>
      </w:r>
      <w:r w:rsidR="00DE1720" w:rsidRPr="00977988">
        <w:rPr>
          <w:lang w:val="en-US"/>
        </w:rPr>
        <w:t>Enhancement of UE TRP (Total Radiated Power) and TRS (Total Radiated Sensitivity) requirements and test methodologies</w:t>
      </w:r>
      <w:r w:rsidR="00DE1720" w:rsidRPr="00977988">
        <w:t xml:space="preserve"> </w:t>
      </w:r>
      <w:r w:rsidR="00DE1720" w:rsidRPr="00977988">
        <w:fldChar w:fldCharType="begin"/>
      </w:r>
      <w:r w:rsidR="00DE1720" w:rsidRPr="00977988">
        <w:instrText xml:space="preserve"> REF _Ref115293620 \r \h </w:instrText>
      </w:r>
      <w:r w:rsidR="00977988">
        <w:instrText xml:space="preserve"> \* MERGEFORMAT </w:instrText>
      </w:r>
      <w:r w:rsidR="00DE1720" w:rsidRPr="00977988">
        <w:fldChar w:fldCharType="separate"/>
      </w:r>
      <w:r w:rsidR="003A0A20">
        <w:t>[3]</w:t>
      </w:r>
      <w:r w:rsidR="00DE1720" w:rsidRPr="00977988">
        <w:fldChar w:fldCharType="end"/>
      </w:r>
      <w:r w:rsidR="00DE1720" w:rsidRPr="00977988">
        <w:t xml:space="preserve"> with the following work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5727" w:rsidRPr="00F8213C" w14:paraId="6370385E" w14:textId="77777777" w:rsidTr="00BD4B2F">
        <w:tc>
          <w:tcPr>
            <w:tcW w:w="9631" w:type="dxa"/>
          </w:tcPr>
          <w:p w14:paraId="3CCE03F7" w14:textId="77777777" w:rsidR="00685727" w:rsidRPr="00685727" w:rsidRDefault="00685727" w:rsidP="00BD4B2F">
            <w:pPr>
              <w:pStyle w:val="Heading3"/>
              <w:spacing w:before="0" w:after="0"/>
              <w:rPr>
                <w:color w:val="0000FF"/>
                <w:sz w:val="16"/>
                <w:szCs w:val="16"/>
              </w:rPr>
            </w:pPr>
            <w:r w:rsidRPr="00685727">
              <w:rPr>
                <w:color w:val="0000FF"/>
                <w:sz w:val="16"/>
                <w:szCs w:val="16"/>
              </w:rPr>
              <w:t>4.1</w:t>
            </w:r>
            <w:r w:rsidRPr="00685727">
              <w:rPr>
                <w:color w:val="0000FF"/>
                <w:sz w:val="16"/>
                <w:szCs w:val="16"/>
              </w:rPr>
              <w:tab/>
              <w:t xml:space="preserve">Objective of Core part WI </w:t>
            </w:r>
          </w:p>
          <w:p w14:paraId="467AEEF3" w14:textId="77777777" w:rsidR="00685727" w:rsidRPr="00685727" w:rsidRDefault="00685727" w:rsidP="00BD4B2F">
            <w:pPr>
              <w:pStyle w:val="B1"/>
              <w:spacing w:after="0" w:line="240" w:lineRule="auto"/>
              <w:ind w:left="0" w:firstLine="0"/>
              <w:rPr>
                <w:sz w:val="16"/>
                <w:szCs w:val="16"/>
                <w:lang w:eastAsia="ja-JP"/>
              </w:rPr>
            </w:pPr>
            <w:r w:rsidRPr="00685727">
              <w:rPr>
                <w:sz w:val="16"/>
                <w:szCs w:val="16"/>
                <w:lang w:eastAsia="ja-JP"/>
              </w:rPr>
              <w:t>The following objectives are considered in this WI:</w:t>
            </w:r>
          </w:p>
          <w:p w14:paraId="752DC068" w14:textId="77777777" w:rsidR="00685727" w:rsidRPr="00685727" w:rsidRDefault="00685727" w:rsidP="00BD4B2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/>
                <w:sz w:val="16"/>
                <w:szCs w:val="16"/>
                <w:lang w:val="en-US"/>
              </w:rPr>
            </w:pPr>
            <w:r w:rsidRPr="00685727">
              <w:rPr>
                <w:rFonts w:eastAsia="Calibri"/>
                <w:sz w:val="16"/>
                <w:szCs w:val="16"/>
                <w:lang w:val="en-US"/>
              </w:rPr>
              <w:t xml:space="preserve">Enhancements of TRP TRS test methodology </w:t>
            </w:r>
          </w:p>
          <w:p w14:paraId="773B57B4" w14:textId="77777777" w:rsidR="00685727" w:rsidRPr="00685727" w:rsidRDefault="00685727" w:rsidP="00BD4B2F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Specify necessary enhancement of the </w:t>
            </w:r>
            <w:proofErr w:type="gramStart"/>
            <w:r w:rsidRPr="00685727">
              <w:rPr>
                <w:sz w:val="16"/>
                <w:szCs w:val="16"/>
                <w:lang w:eastAsia="zh-TW"/>
              </w:rPr>
              <w:t>anechoic-chamber</w:t>
            </w:r>
            <w:proofErr w:type="gramEnd"/>
            <w:r w:rsidRPr="00685727">
              <w:rPr>
                <w:sz w:val="16"/>
                <w:szCs w:val="16"/>
                <w:lang w:eastAsia="zh-TW"/>
              </w:rPr>
              <w:t xml:space="preserve"> based test methodology (i.e. reference test methodology) to support (test methodology defined in TR 38.834 is the baseline):</w:t>
            </w:r>
          </w:p>
          <w:p w14:paraId="3AA09365" w14:textId="77777777" w:rsidR="00685727" w:rsidRPr="00685727" w:rsidRDefault="00685727" w:rsidP="00BD4B2F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UE with NR 2Tx configuration</w:t>
            </w:r>
          </w:p>
          <w:p w14:paraId="3D435F09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Case 1: </w:t>
            </w:r>
            <w:proofErr w:type="spellStart"/>
            <w:r w:rsidRPr="00685727">
              <w:rPr>
                <w:sz w:val="16"/>
                <w:szCs w:val="16"/>
                <w:lang w:eastAsia="zh-TW"/>
              </w:rPr>
              <w:t>TxD</w:t>
            </w:r>
            <w:proofErr w:type="spellEnd"/>
            <w:r w:rsidRPr="00685727">
              <w:rPr>
                <w:sz w:val="16"/>
                <w:szCs w:val="16"/>
                <w:lang w:eastAsia="zh-TW"/>
              </w:rPr>
              <w:t xml:space="preserve"> (i.e., </w:t>
            </w:r>
            <w:proofErr w:type="spellStart"/>
            <w:r w:rsidRPr="00685727">
              <w:rPr>
                <w:sz w:val="16"/>
                <w:szCs w:val="16"/>
                <w:lang w:eastAsia="zh-TW"/>
              </w:rPr>
              <w:t>TxD</w:t>
            </w:r>
            <w:proofErr w:type="spellEnd"/>
            <w:r w:rsidRPr="00685727">
              <w:rPr>
                <w:sz w:val="16"/>
                <w:szCs w:val="16"/>
                <w:lang w:eastAsia="zh-TW"/>
              </w:rPr>
              <w:t xml:space="preserve"> capability supported)</w:t>
            </w:r>
          </w:p>
          <w:p w14:paraId="5CA1B1D6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Case 2: single layer UL-MIMO (i.e., codebook-based capability supported)</w:t>
            </w:r>
          </w:p>
          <w:p w14:paraId="42304937" w14:textId="77777777" w:rsidR="00685727" w:rsidRPr="00685727" w:rsidRDefault="00685727" w:rsidP="00BD4B2F">
            <w:pPr>
              <w:numPr>
                <w:ilvl w:val="4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Study proper configuration from UE implementation and test system feasibility perspective</w:t>
            </w:r>
          </w:p>
          <w:p w14:paraId="5175A117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Define test case applicability for case 1 and case 2</w:t>
            </w:r>
          </w:p>
          <w:p w14:paraId="28B1CE97" w14:textId="77777777" w:rsidR="00685727" w:rsidRPr="00685727" w:rsidRDefault="00685727" w:rsidP="00BD4B2F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proofErr w:type="spellStart"/>
            <w:r w:rsidRPr="00685727">
              <w:rPr>
                <w:sz w:val="16"/>
                <w:szCs w:val="16"/>
                <w:lang w:eastAsia="zh-TW"/>
              </w:rPr>
              <w:t>RedCap</w:t>
            </w:r>
            <w:proofErr w:type="spellEnd"/>
            <w:r w:rsidRPr="00685727">
              <w:rPr>
                <w:sz w:val="16"/>
                <w:szCs w:val="16"/>
                <w:lang w:eastAsia="zh-TW"/>
              </w:rPr>
              <w:t xml:space="preserve"> devices (focused on wearable device only)</w:t>
            </w:r>
          </w:p>
          <w:p w14:paraId="484F4B86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Wrist-worn device as 1</w:t>
            </w:r>
            <w:r w:rsidRPr="00685727">
              <w:rPr>
                <w:sz w:val="16"/>
                <w:szCs w:val="16"/>
                <w:vertAlign w:val="superscript"/>
                <w:lang w:eastAsia="zh-TW"/>
              </w:rPr>
              <w:t>st</w:t>
            </w:r>
            <w:r w:rsidRPr="00685727">
              <w:rPr>
                <w:sz w:val="16"/>
                <w:szCs w:val="16"/>
                <w:lang w:eastAsia="zh-TW"/>
              </w:rPr>
              <w:t xml:space="preserve"> priority</w:t>
            </w:r>
          </w:p>
          <w:p w14:paraId="25113743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Considering UEs with antenna configurations of 1 Tx, 1 Rx, 2 Rx</w:t>
            </w:r>
          </w:p>
          <w:p w14:paraId="2081C82E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Forearm phantom should be specified</w:t>
            </w:r>
          </w:p>
          <w:p w14:paraId="2DE94116" w14:textId="77777777" w:rsidR="00685727" w:rsidRPr="00685727" w:rsidRDefault="00685727" w:rsidP="00BD4B2F">
            <w:pPr>
              <w:numPr>
                <w:ilvl w:val="4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Consider the coordination with CTIA on this aspect</w:t>
            </w:r>
          </w:p>
          <w:p w14:paraId="6872C18E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Other phantoms are not precluded</w:t>
            </w:r>
          </w:p>
          <w:p w14:paraId="15785941" w14:textId="77777777" w:rsidR="00685727" w:rsidRPr="00685727" w:rsidRDefault="00685727" w:rsidP="00BD4B2F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UE with DL/UL carrier aggregation configuration (2</w:t>
            </w:r>
            <w:r w:rsidRPr="00685727">
              <w:rPr>
                <w:sz w:val="16"/>
                <w:szCs w:val="16"/>
                <w:vertAlign w:val="superscript"/>
                <w:lang w:eastAsia="zh-TW"/>
              </w:rPr>
              <w:t>nd</w:t>
            </w:r>
            <w:r w:rsidRPr="00685727">
              <w:rPr>
                <w:sz w:val="16"/>
                <w:szCs w:val="16"/>
                <w:lang w:eastAsia="zh-TW"/>
              </w:rPr>
              <w:t xml:space="preserve"> priority)</w:t>
            </w:r>
          </w:p>
          <w:p w14:paraId="4504BEF9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I</w:t>
            </w:r>
            <w:r w:rsidRPr="00685727">
              <w:rPr>
                <w:rFonts w:hint="eastAsia"/>
                <w:sz w:val="16"/>
                <w:szCs w:val="16"/>
                <w:lang w:eastAsia="zh-TW"/>
              </w:rPr>
              <w:t>ndependent measurements of each CC</w:t>
            </w:r>
            <w:r w:rsidRPr="00685727">
              <w:rPr>
                <w:sz w:val="16"/>
                <w:szCs w:val="16"/>
                <w:lang w:eastAsia="zh-TW"/>
              </w:rPr>
              <w:t xml:space="preserve"> can be the baseline approach</w:t>
            </w:r>
          </w:p>
          <w:p w14:paraId="621F1E50" w14:textId="77777777" w:rsidR="00685727" w:rsidRPr="00685727" w:rsidRDefault="00685727" w:rsidP="00BD4B2F">
            <w:pPr>
              <w:numPr>
                <w:ilvl w:val="3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Limited to Inter-band CA with up to 2DL/2UL cases</w:t>
            </w:r>
          </w:p>
          <w:p w14:paraId="5EDAC451" w14:textId="77777777" w:rsidR="00685727" w:rsidRPr="00685727" w:rsidRDefault="00685727" w:rsidP="00BD4B2F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Study and, if feasible, specify reverb-chamber based test methodology to support SA and EN-DC TRP TRS testing:</w:t>
            </w:r>
          </w:p>
          <w:p w14:paraId="09AA4ECA" w14:textId="77777777" w:rsidR="00685727" w:rsidRPr="00685727" w:rsidRDefault="00685727" w:rsidP="00BD4B2F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Define test methodology for UE type with 1Tx and 2Tx configuration</w:t>
            </w:r>
          </w:p>
          <w:p w14:paraId="659D5C6B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Test scenarios support: at least browsing mode, talk mode, and wrist-worn mode</w:t>
            </w:r>
          </w:p>
          <w:p w14:paraId="60EF682F" w14:textId="77777777" w:rsidR="00685727" w:rsidRPr="00685727" w:rsidRDefault="00685727" w:rsidP="00BD4B2F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Perform harmonization activity with reference test method</w:t>
            </w:r>
          </w:p>
          <w:p w14:paraId="5B7CC1D1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Define harmonization framework and pass/fail criteria </w:t>
            </w:r>
          </w:p>
          <w:p w14:paraId="5C245A99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Perform harmonization test campaign according to the framework</w:t>
            </w:r>
          </w:p>
          <w:p w14:paraId="79B47A18" w14:textId="77777777" w:rsidR="00685727" w:rsidRPr="00685727" w:rsidRDefault="00685727" w:rsidP="00BD4B2F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</w:rPr>
              <w:t>Note: the harmonization between anechoic chamber and Reverb-chamber based method can be applied independently for the conditions between 1Tx and 2Tx, among browsing mode, talk mode, and wrist-worn mode.</w:t>
            </w:r>
          </w:p>
          <w:p w14:paraId="1BBCD4BF" w14:textId="77777777" w:rsidR="00685727" w:rsidRPr="00685727" w:rsidRDefault="00685727" w:rsidP="00BD4B2F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If reverb-chamber based test methodology is found harmonized with the reference test method, </w:t>
            </w:r>
            <w:r w:rsidRPr="00685727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685727">
              <w:rPr>
                <w:sz w:val="16"/>
                <w:szCs w:val="16"/>
                <w:lang w:eastAsia="zh-CN"/>
              </w:rPr>
              <w:t>hen further discuss applicability of reverb-chamber based test methodology for requirements conformance testing</w:t>
            </w:r>
          </w:p>
          <w:p w14:paraId="363A57C3" w14:textId="77777777" w:rsidR="00685727" w:rsidRPr="00685727" w:rsidRDefault="00685727" w:rsidP="00BD4B2F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Develop the Measurement Uncertainty (MU) assessment of the above newly defined test methodologies and test configurations [RAN5]:</w:t>
            </w:r>
          </w:p>
          <w:p w14:paraId="7745AC67" w14:textId="77777777" w:rsidR="00685727" w:rsidRPr="00685727" w:rsidRDefault="00685727" w:rsidP="00BD4B2F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Measurement Uncertainty (MU) aspects will be handled by </w:t>
            </w:r>
            <w:proofErr w:type="gramStart"/>
            <w:r w:rsidRPr="00685727">
              <w:rPr>
                <w:sz w:val="16"/>
                <w:szCs w:val="16"/>
                <w:lang w:eastAsia="zh-TW"/>
              </w:rPr>
              <w:t>RAN5</w:t>
            </w:r>
            <w:proofErr w:type="gramEnd"/>
            <w:r w:rsidRPr="00685727">
              <w:rPr>
                <w:sz w:val="16"/>
                <w:szCs w:val="16"/>
                <w:lang w:eastAsia="zh-TW"/>
              </w:rPr>
              <w:t xml:space="preserve"> and the conclusions can be captured in a separate section of the TR </w:t>
            </w:r>
          </w:p>
          <w:p w14:paraId="46F3E015" w14:textId="77777777" w:rsidR="00685727" w:rsidRPr="00685727" w:rsidRDefault="00685727" w:rsidP="00BD4B2F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Browsing mode, talk mode, and wrist-worn mode should be considered</w:t>
            </w:r>
          </w:p>
          <w:p w14:paraId="14E8586D" w14:textId="77777777" w:rsidR="00685727" w:rsidRPr="00685727" w:rsidRDefault="00685727" w:rsidP="00BD4B2F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Study and specify the testing time reduction methodology for TRP and TRS testing</w:t>
            </w:r>
          </w:p>
          <w:p w14:paraId="30951C6C" w14:textId="77777777" w:rsidR="00685727" w:rsidRPr="00F8213C" w:rsidRDefault="00685727" w:rsidP="00BD4B2F">
            <w:pPr>
              <w:spacing w:after="0" w:line="240" w:lineRule="auto"/>
              <w:rPr>
                <w:bCs/>
                <w:sz w:val="21"/>
              </w:rPr>
            </w:pPr>
            <w:proofErr w:type="gramStart"/>
            <w:r w:rsidRPr="00685727">
              <w:rPr>
                <w:bCs/>
                <w:sz w:val="16"/>
                <w:szCs w:val="16"/>
              </w:rPr>
              <w:t>During the course of</w:t>
            </w:r>
            <w:proofErr w:type="gramEnd"/>
            <w:r w:rsidRPr="00685727">
              <w:rPr>
                <w:bCs/>
                <w:sz w:val="16"/>
                <w:szCs w:val="16"/>
              </w:rPr>
              <w:t xml:space="preserve"> this work item, ongoing communication with 3GPP RAN WG5, CTIA OTA Working Group, CCSA TC9 WG1, GCF, </w:t>
            </w:r>
            <w:r w:rsidRPr="00685727">
              <w:rPr>
                <w:sz w:val="16"/>
                <w:szCs w:val="16"/>
              </w:rPr>
              <w:t>GSMA TSG-AP,</w:t>
            </w:r>
            <w:r w:rsidRPr="00685727">
              <w:rPr>
                <w:bCs/>
                <w:sz w:val="16"/>
                <w:szCs w:val="16"/>
              </w:rPr>
              <w:t xml:space="preserve"> ETSI MSG TFES, and PTCRB shall be maintained to ensure industry coordination on this topic</w:t>
            </w:r>
          </w:p>
        </w:tc>
      </w:tr>
    </w:tbl>
    <w:p w14:paraId="5E7F2004" w14:textId="4DFC275F" w:rsidR="00685727" w:rsidRDefault="00685727" w:rsidP="00977988"/>
    <w:p w14:paraId="5D7F5342" w14:textId="78A9EC75" w:rsidR="00685727" w:rsidRDefault="00685727" w:rsidP="00977988"/>
    <w:p w14:paraId="29E12A68" w14:textId="3E24B2D2" w:rsidR="00685727" w:rsidRDefault="00685727" w:rsidP="00977988"/>
    <w:p w14:paraId="20ECF05E" w14:textId="77777777" w:rsidR="00685727" w:rsidRDefault="00685727" w:rsidP="009779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054E" w14:paraId="156F7DD2" w14:textId="77777777" w:rsidTr="00AC054E">
        <w:tc>
          <w:tcPr>
            <w:tcW w:w="9631" w:type="dxa"/>
          </w:tcPr>
          <w:p w14:paraId="5C1B3D61" w14:textId="77777777" w:rsidR="00AC054E" w:rsidRPr="00685727" w:rsidRDefault="00AC054E" w:rsidP="00F8213C">
            <w:pPr>
              <w:pStyle w:val="Heading3"/>
              <w:spacing w:before="0" w:after="0"/>
              <w:rPr>
                <w:color w:val="0000FF"/>
                <w:sz w:val="16"/>
                <w:szCs w:val="16"/>
              </w:rPr>
            </w:pPr>
            <w:r w:rsidRPr="00685727">
              <w:rPr>
                <w:color w:val="0000FF"/>
                <w:sz w:val="16"/>
                <w:szCs w:val="16"/>
              </w:rPr>
              <w:lastRenderedPageBreak/>
              <w:t>4.2</w:t>
            </w:r>
            <w:r w:rsidRPr="00685727">
              <w:rPr>
                <w:color w:val="0000FF"/>
                <w:sz w:val="16"/>
                <w:szCs w:val="16"/>
              </w:rPr>
              <w:tab/>
              <w:t>Objective of Performance part WI</w:t>
            </w:r>
          </w:p>
          <w:p w14:paraId="1C0EAA15" w14:textId="77777777" w:rsidR="00AC054E" w:rsidRPr="00685727" w:rsidRDefault="00AC054E" w:rsidP="00F8213C">
            <w:pPr>
              <w:spacing w:after="0" w:line="240" w:lineRule="auto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Specify the performance part framework (general for both 1Tx and 2Tx requirements work):</w:t>
            </w:r>
          </w:p>
          <w:p w14:paraId="799F98A1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CN"/>
              </w:rPr>
              <w:t>Lab alignment outcome and performance campaign framework in Rel-17</w:t>
            </w:r>
            <w:r w:rsidRPr="00685727">
              <w:rPr>
                <w:sz w:val="16"/>
                <w:szCs w:val="16"/>
                <w:lang w:eastAsia="zh-TW"/>
              </w:rPr>
              <w:t xml:space="preserve"> should be baseline with the following considerations:</w:t>
            </w:r>
          </w:p>
          <w:p w14:paraId="7AAF50BF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CN"/>
              </w:rPr>
            </w:pPr>
            <w:r w:rsidRPr="00685727">
              <w:rPr>
                <w:sz w:val="16"/>
                <w:szCs w:val="16"/>
                <w:lang w:eastAsia="zh-CN"/>
              </w:rPr>
              <w:t>Decide whether lab alignment is needed for new test bands, new test scenarios and EN-DC configuration</w:t>
            </w:r>
          </w:p>
          <w:p w14:paraId="32B99DC2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CN"/>
              </w:rPr>
              <w:t>Handheld</w:t>
            </w:r>
            <w:r w:rsidRPr="00685727">
              <w:rPr>
                <w:rFonts w:hint="eastAsia"/>
                <w:sz w:val="16"/>
                <w:szCs w:val="16"/>
                <w:lang w:eastAsia="zh-TW"/>
              </w:rPr>
              <w:t xml:space="preserve"> UE type is the </w:t>
            </w:r>
            <w:proofErr w:type="gramStart"/>
            <w:r w:rsidRPr="00685727">
              <w:rPr>
                <w:rFonts w:hint="eastAsia"/>
                <w:sz w:val="16"/>
                <w:szCs w:val="16"/>
                <w:lang w:eastAsia="zh-TW"/>
              </w:rPr>
              <w:t>first priority</w:t>
            </w:r>
            <w:proofErr w:type="gramEnd"/>
          </w:p>
          <w:p w14:paraId="15E5E462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Consider UE size 1 and size 2 </w:t>
            </w:r>
          </w:p>
          <w:p w14:paraId="2F775354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UE size 1 is the </w:t>
            </w:r>
            <w:proofErr w:type="gramStart"/>
            <w:r w:rsidRPr="00685727">
              <w:rPr>
                <w:sz w:val="16"/>
                <w:szCs w:val="16"/>
                <w:lang w:eastAsia="zh-TW"/>
              </w:rPr>
              <w:t>first priority</w:t>
            </w:r>
            <w:proofErr w:type="gramEnd"/>
          </w:p>
          <w:p w14:paraId="0FC47B2F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rFonts w:hint="eastAsia"/>
                <w:sz w:val="16"/>
                <w:szCs w:val="16"/>
                <w:lang w:eastAsia="zh-TW"/>
              </w:rPr>
              <w:t>Consider both browsing mode and talk mode</w:t>
            </w:r>
          </w:p>
          <w:p w14:paraId="7FB6805A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bCs/>
                <w:sz w:val="16"/>
                <w:szCs w:val="16"/>
                <w:lang w:eastAsia="zh-TW"/>
              </w:rPr>
              <w:t>Further prioritization not precluded</w:t>
            </w:r>
          </w:p>
          <w:p w14:paraId="17670B70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Consider Power class 2 and 1.5 for 2Tx requirements, Power class 3 and 2 for 1Tx requirements</w:t>
            </w:r>
          </w:p>
          <w:p w14:paraId="672E7C36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Requirement applicability of </w:t>
            </w:r>
            <w:proofErr w:type="spellStart"/>
            <w:r w:rsidRPr="00685727">
              <w:rPr>
                <w:sz w:val="16"/>
                <w:szCs w:val="16"/>
                <w:lang w:eastAsia="zh-TW"/>
              </w:rPr>
              <w:t>TxD</w:t>
            </w:r>
            <w:proofErr w:type="spellEnd"/>
            <w:r w:rsidRPr="00685727">
              <w:rPr>
                <w:sz w:val="16"/>
                <w:szCs w:val="16"/>
                <w:lang w:eastAsia="zh-TW"/>
              </w:rPr>
              <w:t xml:space="preserve"> and single-layer UL MIMO of the same UE shall be specified</w:t>
            </w:r>
          </w:p>
          <w:p w14:paraId="7D600A1E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</w:rPr>
              <w:t>C</w:t>
            </w:r>
            <w:r w:rsidRPr="00685727">
              <w:rPr>
                <w:rFonts w:hint="eastAsia"/>
                <w:sz w:val="16"/>
                <w:szCs w:val="16"/>
                <w:lang w:eastAsia="zh-CN"/>
              </w:rPr>
              <w:t>onsider</w:t>
            </w:r>
            <w:r w:rsidRPr="00685727">
              <w:rPr>
                <w:sz w:val="16"/>
                <w:szCs w:val="16"/>
              </w:rPr>
              <w:t xml:space="preserve"> further prioritization of test cases </w:t>
            </w:r>
          </w:p>
          <w:p w14:paraId="68710D51" w14:textId="77777777" w:rsidR="00AC054E" w:rsidRPr="00685727" w:rsidRDefault="00AC054E" w:rsidP="00F8213C">
            <w:pPr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Taking following as a starting point to further discuss which information needed including for information disclosure:</w:t>
            </w:r>
          </w:p>
          <w:p w14:paraId="5418D655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[Number of models tested by the labs]</w:t>
            </w:r>
          </w:p>
          <w:p w14:paraId="57E36906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 Number of vendors that produced the models</w:t>
            </w:r>
          </w:p>
          <w:p w14:paraId="4A40E578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 percentage of tested devices per vendor</w:t>
            </w:r>
          </w:p>
          <w:p w14:paraId="36B001B7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 Percentage of models per production year</w:t>
            </w:r>
          </w:p>
          <w:p w14:paraId="193E8A25" w14:textId="77777777" w:rsidR="00AC054E" w:rsidRPr="00685727" w:rsidRDefault="00AC054E" w:rsidP="00F8213C">
            <w:pPr>
              <w:numPr>
                <w:ilvl w:val="3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[Power Class of the devices]</w:t>
            </w:r>
          </w:p>
          <w:p w14:paraId="0F467DEB" w14:textId="77777777" w:rsidR="00AC054E" w:rsidRPr="00685727" w:rsidRDefault="00AC054E" w:rsidP="00F8213C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16"/>
                <w:szCs w:val="16"/>
              </w:rPr>
            </w:pPr>
            <w:r w:rsidRPr="00685727">
              <w:rPr>
                <w:bCs/>
                <w:sz w:val="16"/>
                <w:szCs w:val="16"/>
              </w:rPr>
              <w:t xml:space="preserve">Note 1: Size 1 (wide, </w:t>
            </w:r>
            <w:r w:rsidRPr="00685727">
              <w:rPr>
                <w:sz w:val="16"/>
                <w:szCs w:val="16"/>
                <w:lang w:eastAsia="zh-TW"/>
              </w:rPr>
              <w:t>width &gt;72mm and ≤92mm</w:t>
            </w:r>
            <w:r w:rsidRPr="00685727">
              <w:rPr>
                <w:bCs/>
                <w:sz w:val="16"/>
                <w:szCs w:val="16"/>
              </w:rPr>
              <w:t xml:space="preserve">), Size 2 (narrow, </w:t>
            </w:r>
            <w:r w:rsidRPr="00685727">
              <w:rPr>
                <w:sz w:val="16"/>
                <w:szCs w:val="16"/>
                <w:lang w:eastAsia="zh-TW"/>
              </w:rPr>
              <w:t>width ≥56mm and ≤72mm</w:t>
            </w:r>
            <w:proofErr w:type="gramStart"/>
            <w:r w:rsidRPr="00685727">
              <w:rPr>
                <w:bCs/>
                <w:sz w:val="16"/>
                <w:szCs w:val="16"/>
              </w:rPr>
              <w:t>);</w:t>
            </w:r>
            <w:proofErr w:type="gramEnd"/>
          </w:p>
          <w:p w14:paraId="1E5956FF" w14:textId="77777777" w:rsidR="00AC054E" w:rsidRPr="00685727" w:rsidRDefault="00AC054E" w:rsidP="00F8213C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16"/>
                <w:szCs w:val="16"/>
              </w:rPr>
            </w:pPr>
            <w:r w:rsidRPr="00685727">
              <w:rPr>
                <w:bCs/>
                <w:sz w:val="16"/>
                <w:szCs w:val="16"/>
              </w:rPr>
              <w:t>Note 2: Browsing mode (hand phantom only), Talk mode (head and hand phantom</w:t>
            </w:r>
            <w:proofErr w:type="gramStart"/>
            <w:r w:rsidRPr="00685727">
              <w:rPr>
                <w:bCs/>
                <w:sz w:val="16"/>
                <w:szCs w:val="16"/>
              </w:rPr>
              <w:t>);</w:t>
            </w:r>
            <w:proofErr w:type="gramEnd"/>
          </w:p>
          <w:p w14:paraId="646B3812" w14:textId="77777777" w:rsidR="00AC054E" w:rsidRPr="00685727" w:rsidRDefault="00AC054E" w:rsidP="00F8213C">
            <w:pPr>
              <w:pStyle w:val="NO"/>
              <w:spacing w:after="0" w:line="240" w:lineRule="auto"/>
              <w:rPr>
                <w:color w:val="0000FF"/>
                <w:sz w:val="16"/>
                <w:szCs w:val="16"/>
              </w:rPr>
            </w:pPr>
          </w:p>
          <w:p w14:paraId="0052F6AA" w14:textId="77777777" w:rsidR="00AC054E" w:rsidRPr="00685727" w:rsidRDefault="00AC054E" w:rsidP="00F8213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/>
                <w:sz w:val="16"/>
                <w:szCs w:val="16"/>
                <w:lang w:val="en-US"/>
              </w:rPr>
            </w:pPr>
            <w:r w:rsidRPr="00685727">
              <w:rPr>
                <w:rFonts w:eastAsia="Calibri"/>
                <w:sz w:val="16"/>
                <w:szCs w:val="16"/>
                <w:lang w:val="en-US"/>
              </w:rPr>
              <w:t xml:space="preserve">Specify TRP TRS requirements and </w:t>
            </w:r>
            <w:r w:rsidRPr="00685727">
              <w:rPr>
                <w:sz w:val="16"/>
                <w:szCs w:val="16"/>
                <w:lang w:eastAsia="zh-TW"/>
              </w:rPr>
              <w:t>recommended tolerance</w:t>
            </w:r>
            <w:r w:rsidRPr="00685727">
              <w:rPr>
                <w:rFonts w:eastAsia="Calibri"/>
                <w:sz w:val="16"/>
                <w:szCs w:val="16"/>
                <w:lang w:val="en-US"/>
              </w:rPr>
              <w:t xml:space="preserve"> for UE with NR 2Tx for handheld UE based on enhanced reference test method and defined performance part framework </w:t>
            </w:r>
          </w:p>
          <w:p w14:paraId="09CD8F5C" w14:textId="77777777" w:rsidR="00AC054E" w:rsidRPr="00685727" w:rsidRDefault="00AC054E" w:rsidP="00F8213C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Specify the requirements and test tolerance for UE with SA mode</w:t>
            </w:r>
          </w:p>
          <w:p w14:paraId="2E01675C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CN"/>
              </w:rPr>
              <w:t xml:space="preserve">Band n41, n77 and n78, as the </w:t>
            </w:r>
            <w:proofErr w:type="gramStart"/>
            <w:r w:rsidRPr="00685727">
              <w:rPr>
                <w:sz w:val="16"/>
                <w:szCs w:val="16"/>
                <w:lang w:eastAsia="zh-CN"/>
              </w:rPr>
              <w:t>first priority</w:t>
            </w:r>
            <w:proofErr w:type="gramEnd"/>
            <w:r w:rsidRPr="00685727">
              <w:rPr>
                <w:sz w:val="16"/>
                <w:szCs w:val="16"/>
                <w:lang w:eastAsia="zh-CN"/>
              </w:rPr>
              <w:t xml:space="preserve"> </w:t>
            </w:r>
          </w:p>
          <w:p w14:paraId="06E6F95A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CN"/>
              </w:rPr>
            </w:pPr>
            <w:r w:rsidRPr="00685727">
              <w:rPr>
                <w:sz w:val="16"/>
                <w:szCs w:val="16"/>
                <w:lang w:eastAsia="zh-CN"/>
              </w:rPr>
              <w:t xml:space="preserve">FDD bands are not precluded </w:t>
            </w:r>
          </w:p>
          <w:p w14:paraId="65F89A1E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SA with 1 CC is the </w:t>
            </w:r>
            <w:proofErr w:type="gramStart"/>
            <w:r w:rsidRPr="00685727">
              <w:rPr>
                <w:sz w:val="16"/>
                <w:szCs w:val="16"/>
                <w:lang w:eastAsia="zh-TW"/>
              </w:rPr>
              <w:t>first priority</w:t>
            </w:r>
            <w:proofErr w:type="gramEnd"/>
          </w:p>
          <w:p w14:paraId="0D3D5DBC" w14:textId="77777777" w:rsidR="00AC054E" w:rsidRPr="00685727" w:rsidRDefault="00AC054E" w:rsidP="00F8213C">
            <w:pPr>
              <w:spacing w:after="0" w:line="240" w:lineRule="auto"/>
              <w:rPr>
                <w:bCs/>
                <w:sz w:val="16"/>
                <w:szCs w:val="16"/>
              </w:rPr>
            </w:pPr>
          </w:p>
          <w:p w14:paraId="0641B597" w14:textId="77777777" w:rsidR="00AC054E" w:rsidRPr="00685727" w:rsidRDefault="00AC054E" w:rsidP="00F8213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/>
                <w:sz w:val="16"/>
                <w:szCs w:val="16"/>
                <w:lang w:val="en-US"/>
              </w:rPr>
            </w:pPr>
            <w:r w:rsidRPr="00685727">
              <w:rPr>
                <w:rFonts w:eastAsia="Calibri"/>
                <w:sz w:val="16"/>
                <w:szCs w:val="16"/>
                <w:lang w:val="en-US"/>
              </w:rPr>
              <w:t xml:space="preserve">Specify TRP TRS requirements and </w:t>
            </w:r>
            <w:r w:rsidRPr="00685727">
              <w:rPr>
                <w:sz w:val="16"/>
                <w:szCs w:val="16"/>
                <w:lang w:eastAsia="zh-TW"/>
              </w:rPr>
              <w:t>recommended tolerance</w:t>
            </w:r>
            <w:r w:rsidRPr="00685727">
              <w:rPr>
                <w:rFonts w:eastAsia="Calibri"/>
                <w:sz w:val="16"/>
                <w:szCs w:val="16"/>
                <w:lang w:val="en-US"/>
              </w:rPr>
              <w:t xml:space="preserve"> for UE with NR 1Tx (SA and EN-DC) based on reference test method and defined performance part framework</w:t>
            </w:r>
          </w:p>
          <w:p w14:paraId="21E00F7D" w14:textId="77777777" w:rsidR="00AC054E" w:rsidRPr="00685727" w:rsidRDefault="00AC054E" w:rsidP="00F8213C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 xml:space="preserve">Specify the requirements and recommended tolerance for UE </w:t>
            </w:r>
          </w:p>
          <w:p w14:paraId="2BBEF9A4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CN"/>
              </w:rPr>
              <w:t>SA: n3, n5, n7, n8, and n28 with PC3, n1, n77 and n79 with PC2 and PC3</w:t>
            </w:r>
          </w:p>
          <w:p w14:paraId="587BCA24" w14:textId="77777777" w:rsidR="00AC054E" w:rsidRPr="00685727" w:rsidRDefault="00AC054E" w:rsidP="00F8213C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  <w:lang w:eastAsia="zh-TW"/>
              </w:rPr>
              <w:t>For talk mode requirements, n41 and n78 with PC2 should also be additionally considered</w:t>
            </w:r>
          </w:p>
          <w:p w14:paraId="20069E72" w14:textId="77777777" w:rsidR="00AC054E" w:rsidRPr="00685727" w:rsidRDefault="00AC054E" w:rsidP="00F8213C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TW"/>
              </w:rPr>
            </w:pPr>
            <w:r w:rsidRPr="00685727">
              <w:rPr>
                <w:sz w:val="16"/>
                <w:szCs w:val="16"/>
              </w:rPr>
              <w:t>Further prioritization on band list not precluded</w:t>
            </w:r>
          </w:p>
          <w:p w14:paraId="38F94D50" w14:textId="77777777" w:rsidR="00AC054E" w:rsidRPr="00685727" w:rsidRDefault="00AC054E" w:rsidP="00F8213C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CN"/>
              </w:rPr>
            </w:pPr>
            <w:r w:rsidRPr="00685727">
              <w:rPr>
                <w:sz w:val="16"/>
                <w:szCs w:val="16"/>
                <w:lang w:eastAsia="zh-CN"/>
              </w:rPr>
              <w:t>EN-DC: NR SA bands</w:t>
            </w:r>
            <w:r w:rsidRPr="00685727">
              <w:rPr>
                <w:rFonts w:hint="eastAsia"/>
                <w:sz w:val="16"/>
                <w:szCs w:val="16"/>
                <w:lang w:eastAsia="zh-CN"/>
              </w:rPr>
              <w:t xml:space="preserve"> related EN-DC band combinations are the </w:t>
            </w:r>
            <w:proofErr w:type="gramStart"/>
            <w:r w:rsidRPr="00685727">
              <w:rPr>
                <w:rFonts w:hint="eastAsia"/>
                <w:sz w:val="16"/>
                <w:szCs w:val="16"/>
                <w:lang w:eastAsia="zh-CN"/>
              </w:rPr>
              <w:t>first priority</w:t>
            </w:r>
            <w:proofErr w:type="gramEnd"/>
            <w:r w:rsidRPr="00685727">
              <w:rPr>
                <w:sz w:val="16"/>
                <w:szCs w:val="16"/>
                <w:lang w:eastAsia="zh-CN"/>
              </w:rPr>
              <w:t>, only NR carrier requirement will be specified</w:t>
            </w:r>
          </w:p>
          <w:p w14:paraId="4F17BDFE" w14:textId="77777777" w:rsidR="00AC054E" w:rsidRPr="00685727" w:rsidRDefault="00AC054E" w:rsidP="00F8213C">
            <w:pPr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  <w:szCs w:val="16"/>
                <w:lang w:eastAsia="zh-CN"/>
              </w:rPr>
            </w:pPr>
            <w:r w:rsidRPr="00685727">
              <w:rPr>
                <w:sz w:val="16"/>
                <w:szCs w:val="16"/>
                <w:lang w:eastAsia="zh-CN"/>
              </w:rPr>
              <w:t>Rel-17 band combination conclusions in TS 38.161 should be the basis</w:t>
            </w:r>
          </w:p>
          <w:p w14:paraId="1A60FA50" w14:textId="25791337" w:rsidR="00AC054E" w:rsidRPr="00AC054E" w:rsidRDefault="00AC054E" w:rsidP="00F8213C">
            <w:pPr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eastAsia="zh-CN"/>
              </w:rPr>
            </w:pPr>
            <w:r w:rsidRPr="00685727">
              <w:rPr>
                <w:sz w:val="16"/>
                <w:szCs w:val="16"/>
                <w:lang w:eastAsia="zh-CN"/>
              </w:rPr>
              <w:t>For each newly added NR band to the scope, at least one example band combination shall be defined</w:t>
            </w:r>
          </w:p>
        </w:tc>
      </w:tr>
    </w:tbl>
    <w:p w14:paraId="6BD14CF8" w14:textId="0A1E1425" w:rsidR="007C397B" w:rsidRPr="00977988" w:rsidRDefault="00005EF0" w:rsidP="00977988">
      <w:r>
        <w:t xml:space="preserve">In the contribution we share our initial views on the </w:t>
      </w:r>
      <w:r w:rsidR="00E359B0">
        <w:t>prioritization of the performance requirement scope for Rel-18 TRP/TRS.</w:t>
      </w:r>
    </w:p>
    <w:p w14:paraId="1BD00B27" w14:textId="12C68EE1" w:rsidR="00D65B24" w:rsidRDefault="00E44F05" w:rsidP="00E44F05">
      <w:pPr>
        <w:pStyle w:val="Heading1"/>
      </w:pPr>
      <w:r>
        <w:t>2</w:t>
      </w:r>
      <w:r>
        <w:tab/>
        <w:t>Discussion</w:t>
      </w:r>
    </w:p>
    <w:p w14:paraId="3E927F9E" w14:textId="3C5B263B" w:rsidR="000D58DD" w:rsidRDefault="0054101C" w:rsidP="00977988">
      <w:r>
        <w:t>Considering the very large scope of the performance part of the TRP/TRS work item, it is useful to begin a discussion about the prioritization of the performance tasks.  We can structure this into three main categories:  what lab alignment needs should be addressed in the work item, prioritization of test cases, and prioritization of bands/configurations.</w:t>
      </w:r>
    </w:p>
    <w:p w14:paraId="2776CCE3" w14:textId="6B790C53" w:rsidR="0054101C" w:rsidRPr="00977988" w:rsidRDefault="0054101C" w:rsidP="00977988">
      <w:r>
        <w:t>Considering lab alignment procedures, we anticipate the Rel-18 work item will define requirements for the talk mode (beside head and hand phantom) test case.  Since the Rel-17 lab alignment campaign only measured the browsing mode (hand phantom) test case, the talk mode alignment results are necessary.</w:t>
      </w:r>
    </w:p>
    <w:p w14:paraId="61234582" w14:textId="55B1113B" w:rsidR="0094252E" w:rsidRDefault="0094252E" w:rsidP="0094252E">
      <w:pPr>
        <w:pStyle w:val="Observation"/>
      </w:pPr>
      <w:bookmarkStart w:id="1" w:name="_Toc13820865"/>
      <w:bookmarkStart w:id="2" w:name="_Toc13820963"/>
      <w:bookmarkStart w:id="3" w:name="_Toc13823287"/>
      <w:bookmarkStart w:id="4" w:name="_Toc13823509"/>
      <w:bookmarkStart w:id="5" w:name="_Toc13823765"/>
      <w:bookmarkStart w:id="6" w:name="_Toc104497258"/>
      <w:bookmarkStart w:id="7" w:name="_Toc104497392"/>
      <w:bookmarkStart w:id="8" w:name="_Toc104544780"/>
      <w:bookmarkStart w:id="9" w:name="_Toc104553124"/>
      <w:bookmarkStart w:id="10" w:name="_Toc115293555"/>
      <w:bookmarkStart w:id="11" w:name="_Toc115293993"/>
      <w:bookmarkStart w:id="12" w:name="_Toc115304582"/>
      <w:bookmarkStart w:id="13" w:name="_Toc115423284"/>
      <w:r>
        <w:t xml:space="preserve">Observation </w:t>
      </w:r>
      <w:r w:rsidR="0054101C">
        <w:t>1</w:t>
      </w:r>
      <w:r>
        <w:t>: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54101C">
        <w:t>Talk mode (beside head and hand phantom) test case should be included in Rel-18 TRP/TRS lab alignment procedures.</w:t>
      </w:r>
      <w:bookmarkEnd w:id="12"/>
      <w:bookmarkEnd w:id="13"/>
    </w:p>
    <w:p w14:paraId="5EABE8BE" w14:textId="6D21B8EF" w:rsidR="0054101C" w:rsidRDefault="0054101C" w:rsidP="00977988">
      <w:r>
        <w:t xml:space="preserve">With band n28 in scope of performance requirement work, the frequency range over which labs need to be aligned increases from </w:t>
      </w:r>
      <w:r w:rsidR="009F3679">
        <w:t xml:space="preserve">2496 – 3800 MHz (bands n41 and n78) down to 703 </w:t>
      </w:r>
      <w:proofErr w:type="spellStart"/>
      <w:r w:rsidR="009F3679">
        <w:t>MHz.</w:t>
      </w:r>
      <w:proofErr w:type="spellEnd"/>
      <w:r w:rsidR="00D61F66">
        <w:t xml:space="preserve">  Additionally, the band is the first FDD band to be considered for NR OTA work, and lab alignment verification for this band is necessary.</w:t>
      </w:r>
    </w:p>
    <w:p w14:paraId="12E2B42E" w14:textId="5E3C312A" w:rsidR="00D61F66" w:rsidRDefault="00D61F66" w:rsidP="00D61F66">
      <w:pPr>
        <w:pStyle w:val="Observation"/>
      </w:pPr>
      <w:bookmarkStart w:id="14" w:name="_Toc115304583"/>
      <w:bookmarkStart w:id="15" w:name="_Toc115423285"/>
      <w:r>
        <w:t>Observation 2:</w:t>
      </w:r>
      <w:r>
        <w:tab/>
        <w:t>Lab alignment for band n28 should be included in Rel-18 TRP/TRS lab alignment procedures.</w:t>
      </w:r>
      <w:bookmarkEnd w:id="14"/>
      <w:bookmarkEnd w:id="15"/>
    </w:p>
    <w:p w14:paraId="736FB883" w14:textId="4DCE284F" w:rsidR="0054101C" w:rsidRDefault="00232B98" w:rsidP="00977988">
      <w:r>
        <w:t xml:space="preserve">Considering the remaining two high bands, n77 and n79, we observe that n77 overlaps with n78, for which lab alignment procedures were already concluded in Rel-17.  Band n79, however, increases the upper limit of the overall frequency span so far considered for OTA work to 5000 </w:t>
      </w:r>
      <w:proofErr w:type="spellStart"/>
      <w:r>
        <w:t>MHz.</w:t>
      </w:r>
      <w:proofErr w:type="spellEnd"/>
    </w:p>
    <w:p w14:paraId="1A0D81B5" w14:textId="0A6ACDBC" w:rsidR="00232B98" w:rsidRDefault="00232B98" w:rsidP="00232B98">
      <w:pPr>
        <w:pStyle w:val="Observation"/>
      </w:pPr>
      <w:bookmarkStart w:id="16" w:name="_Toc115304584"/>
      <w:bookmarkStart w:id="17" w:name="_Toc115423286"/>
      <w:r>
        <w:t>Observation 3:</w:t>
      </w:r>
      <w:r>
        <w:tab/>
        <w:t>Lab alignment for band n77 is not necessary, as alignment with band n78 should be applicable, while alignment for band n79 should be included in Rel-18 TRP/TRS lab alignment procedures.</w:t>
      </w:r>
      <w:bookmarkEnd w:id="16"/>
      <w:bookmarkEnd w:id="17"/>
    </w:p>
    <w:p w14:paraId="78ED4CC4" w14:textId="6FA4D765" w:rsidR="00232B98" w:rsidRDefault="00337764" w:rsidP="00977988">
      <w:r>
        <w:lastRenderedPageBreak/>
        <w:t>Finally, the newly developed test methodology for devices capable of UL MIMO</w:t>
      </w:r>
      <w:r w:rsidR="00F502CD">
        <w:t xml:space="preserve"> certainly merits lab alignment procedures in the Rel-18 work plan.</w:t>
      </w:r>
    </w:p>
    <w:p w14:paraId="2636B290" w14:textId="6F133090" w:rsidR="00F502CD" w:rsidRDefault="00F502CD" w:rsidP="00F502CD">
      <w:pPr>
        <w:pStyle w:val="Observation"/>
      </w:pPr>
      <w:bookmarkStart w:id="18" w:name="_Toc115304585"/>
      <w:bookmarkStart w:id="19" w:name="_Toc115423287"/>
      <w:r>
        <w:t>Observation 4:</w:t>
      </w:r>
      <w:r>
        <w:tab/>
        <w:t>Lab alignment for 2Tx test cases, such as UL MIMO, should be included in Rel-18 TRP/TRS lab alignment procedures</w:t>
      </w:r>
      <w:r w:rsidR="003A0A20">
        <w:t xml:space="preserve"> </w:t>
      </w:r>
      <w:r w:rsidR="003A0A20" w:rsidRPr="003A0A20">
        <w:t>pending completion of definition of NR 2Tx test methodology</w:t>
      </w:r>
      <w:r>
        <w:t>.</w:t>
      </w:r>
      <w:bookmarkEnd w:id="18"/>
      <w:bookmarkEnd w:id="19"/>
    </w:p>
    <w:p w14:paraId="21E82BC3" w14:textId="0E3D0E1A" w:rsidR="00F502CD" w:rsidRDefault="00AD04AE" w:rsidP="00977988">
      <w:r>
        <w:t>In terms of test cases, the Rel-18 TRP/TRS work item aims to define requirements for 1 Tx UEs, according to procedures already defined in Rel-17 (we can refer to this work as performance requirement continuation from Rel-17) and for 2 Tx UEs (</w:t>
      </w:r>
      <w:proofErr w:type="gramStart"/>
      <w:r>
        <w:t>e.g.</w:t>
      </w:r>
      <w:proofErr w:type="gramEnd"/>
      <w:r>
        <w:t xml:space="preserve"> UL MIMO capable UEs), according to procedures which will be developed as part of the Rel-18 </w:t>
      </w:r>
      <w:r w:rsidR="00660CE9">
        <w:t xml:space="preserve">TRP/TRS </w:t>
      </w:r>
      <w:r>
        <w:t>core work item objectives.</w:t>
      </w:r>
      <w:r w:rsidR="0012601B">
        <w:t xml:space="preserve">  We consider </w:t>
      </w:r>
      <w:proofErr w:type="gramStart"/>
      <w:r w:rsidR="0012601B">
        <w:t>both of these</w:t>
      </w:r>
      <w:proofErr w:type="gramEnd"/>
      <w:r w:rsidR="0012601B">
        <w:t xml:space="preserve"> objectives the highest priority from the performance perspective.</w:t>
      </w:r>
    </w:p>
    <w:p w14:paraId="553BFCEE" w14:textId="080902A5" w:rsidR="0012601B" w:rsidRDefault="0012601B" w:rsidP="0012601B">
      <w:pPr>
        <w:pStyle w:val="Observation"/>
      </w:pPr>
      <w:bookmarkStart w:id="20" w:name="_Toc115304586"/>
      <w:bookmarkStart w:id="21" w:name="_Toc115423288"/>
      <w:r>
        <w:t>Observation 5:</w:t>
      </w:r>
      <w:r>
        <w:tab/>
        <w:t xml:space="preserve">It is recommended to </w:t>
      </w:r>
      <w:r w:rsidRPr="0012601B">
        <w:t>prioritiz</w:t>
      </w:r>
      <w:r>
        <w:t>e</w:t>
      </w:r>
      <w:r w:rsidRPr="0012601B">
        <w:t xml:space="preserve"> </w:t>
      </w:r>
      <w:r w:rsidR="000E21E7">
        <w:t>browsing and talk mode test cases</w:t>
      </w:r>
      <w:r w:rsidRPr="0012601B">
        <w:t xml:space="preserve"> for 1 Tx and</w:t>
      </w:r>
      <w:r w:rsidR="000E21E7">
        <w:t xml:space="preserve"> browsing mode test cases for</w:t>
      </w:r>
      <w:r w:rsidRPr="0012601B">
        <w:t xml:space="preserve"> 2 Tx</w:t>
      </w:r>
      <w:r>
        <w:t xml:space="preserve"> </w:t>
      </w:r>
      <w:r w:rsidR="000E21E7">
        <w:t>with UL MIMO</w:t>
      </w:r>
      <w:r>
        <w:t xml:space="preserve"> in the Rel-18 TRP/TRS performance work item</w:t>
      </w:r>
      <w:r w:rsidR="00AD53C3">
        <w:t xml:space="preserve"> (talk mode test cases for 2 Tx could be 2</w:t>
      </w:r>
      <w:r w:rsidR="00AD53C3" w:rsidRPr="00AD53C3">
        <w:rPr>
          <w:vertAlign w:val="superscript"/>
        </w:rPr>
        <w:t>nd</w:t>
      </w:r>
      <w:r w:rsidR="00AD53C3">
        <w:t xml:space="preserve"> priority)</w:t>
      </w:r>
      <w:r>
        <w:t>.</w:t>
      </w:r>
      <w:bookmarkEnd w:id="20"/>
      <w:bookmarkEnd w:id="21"/>
    </w:p>
    <w:p w14:paraId="79B94FEC" w14:textId="1C590562" w:rsidR="0012601B" w:rsidRDefault="00B519E9" w:rsidP="00977988">
      <w:r>
        <w:t>Arriving at the list of bands mentioned in the Rel-18 WID, we generally note that this list is too large for the work item to accommodate in a single release.  Recalling that RAN4 was able to conclude only two bands in Rel-17, realistic scope in terms of band coverage needs to be selected.</w:t>
      </w:r>
    </w:p>
    <w:p w14:paraId="3548CAA2" w14:textId="7D48C00E" w:rsidR="00B519E9" w:rsidRDefault="00B519E9" w:rsidP="00B519E9">
      <w:pPr>
        <w:pStyle w:val="Observation"/>
      </w:pPr>
      <w:bookmarkStart w:id="22" w:name="_Toc115304587"/>
      <w:bookmarkStart w:id="23" w:name="_Toc115423289"/>
      <w:r>
        <w:t>Observation 6:</w:t>
      </w:r>
      <w:r>
        <w:tab/>
        <w:t>For browsing mode 1 Tx test cases, it is recommended to consider n28 and n77 or n79, depending on operator request.</w:t>
      </w:r>
      <w:bookmarkEnd w:id="22"/>
      <w:bookmarkEnd w:id="23"/>
    </w:p>
    <w:p w14:paraId="000C2A5D" w14:textId="37A3E07F" w:rsidR="00B519E9" w:rsidRDefault="00B519E9" w:rsidP="00B519E9">
      <w:pPr>
        <w:pStyle w:val="Observation"/>
      </w:pPr>
      <w:bookmarkStart w:id="24" w:name="_Toc115304588"/>
      <w:bookmarkStart w:id="25" w:name="_Toc115423290"/>
      <w:r>
        <w:t>Observation 7:</w:t>
      </w:r>
      <w:r>
        <w:tab/>
        <w:t xml:space="preserve">For talk mode 1 Tx test cases, it is recommended to consider n41 and n78 as the </w:t>
      </w:r>
      <w:proofErr w:type="gramStart"/>
      <w:r>
        <w:t>first priority</w:t>
      </w:r>
      <w:proofErr w:type="gramEnd"/>
      <w:r>
        <w:t xml:space="preserve"> (to match the Rel-17 outcomes with browsing mode) and then to aim for n28 and n77 or n79 as the second priority.</w:t>
      </w:r>
      <w:bookmarkEnd w:id="24"/>
      <w:bookmarkEnd w:id="25"/>
    </w:p>
    <w:p w14:paraId="1E30447D" w14:textId="560784FC" w:rsidR="00B519E9" w:rsidRDefault="00B519E9" w:rsidP="00501722">
      <w:pPr>
        <w:pStyle w:val="Observation"/>
      </w:pPr>
      <w:bookmarkStart w:id="26" w:name="_Toc115304589"/>
      <w:bookmarkStart w:id="27" w:name="_Toc115423291"/>
      <w:r>
        <w:t>Observation 8:</w:t>
      </w:r>
      <w:r>
        <w:tab/>
        <w:t xml:space="preserve">For </w:t>
      </w:r>
      <w:r w:rsidR="00F13904">
        <w:t xml:space="preserve">2 Tx with UL MIMO, it is recommended to consider </w:t>
      </w:r>
      <w:r w:rsidR="00501722">
        <w:t>bands n41 and n78, with bands n28 and n77 or n79 as the second priority.</w:t>
      </w:r>
      <w:bookmarkEnd w:id="26"/>
      <w:bookmarkEnd w:id="27"/>
    </w:p>
    <w:p w14:paraId="7CD36CF2" w14:textId="303AD03B" w:rsidR="00501722" w:rsidRDefault="00501722" w:rsidP="00501722">
      <w:pPr>
        <w:pStyle w:val="Observation"/>
      </w:pPr>
      <w:bookmarkStart w:id="28" w:name="_Toc115304590"/>
      <w:bookmarkStart w:id="29" w:name="_Toc115423292"/>
      <w:r>
        <w:t>Observation 9:</w:t>
      </w:r>
      <w:r>
        <w:tab/>
        <w:t>Following the Rel-17 arrangement, it is recommended to focus the performance requirement development on devices operating in stand-alone mode, and all test cases which feature other bands not mentioned in Observations 6 – 8, as well as requirements for devices in NSA mode, to be treated as the third priority.</w:t>
      </w:r>
      <w:bookmarkEnd w:id="28"/>
      <w:bookmarkEnd w:id="29"/>
    </w:p>
    <w:p w14:paraId="5CC72B11" w14:textId="0FE330CA" w:rsidR="003A0A20" w:rsidRDefault="003A0A20" w:rsidP="003A0A20">
      <w:pPr>
        <w:pStyle w:val="Observation"/>
      </w:pPr>
      <w:bookmarkStart w:id="30" w:name="_Toc115423293"/>
      <w:r>
        <w:t>Observation 10:</w:t>
      </w:r>
      <w:r>
        <w:tab/>
      </w:r>
      <w:r w:rsidRPr="003A0A20">
        <w:t xml:space="preserve">The lab alignment and subsequent performance campaign for each of the items in Observation 2, Observation 3, Observation </w:t>
      </w:r>
      <w:proofErr w:type="gramStart"/>
      <w:r w:rsidRPr="003A0A20">
        <w:t>1</w:t>
      </w:r>
      <w:proofErr w:type="gramEnd"/>
      <w:r w:rsidRPr="003A0A20">
        <w:t xml:space="preserve"> and Observation 4 (in that order) be planned sequentially and staggered by up to one meeting cycle gap if possible</w:t>
      </w:r>
      <w:r>
        <w:t>.</w:t>
      </w:r>
      <w:bookmarkEnd w:id="30"/>
    </w:p>
    <w:p w14:paraId="5B532EB0" w14:textId="77777777" w:rsidR="003A0A20" w:rsidRPr="003A0A20" w:rsidRDefault="003A0A20" w:rsidP="00F8213C"/>
    <w:p w14:paraId="4455F752" w14:textId="62D694B5" w:rsidR="0094252E" w:rsidRDefault="0094252E" w:rsidP="0094252E">
      <w:pPr>
        <w:pStyle w:val="Proposal"/>
      </w:pPr>
      <w:bookmarkStart w:id="31" w:name="_Toc13823832"/>
      <w:bookmarkStart w:id="32" w:name="_Toc104497268"/>
      <w:bookmarkStart w:id="33" w:name="_Toc104497395"/>
      <w:bookmarkStart w:id="34" w:name="_Toc104503293"/>
      <w:bookmarkStart w:id="35" w:name="_Toc104504642"/>
      <w:bookmarkStart w:id="36" w:name="_Toc104504667"/>
      <w:bookmarkStart w:id="37" w:name="_Toc104537672"/>
      <w:bookmarkStart w:id="38" w:name="_Toc104544782"/>
      <w:bookmarkStart w:id="39" w:name="_Toc104553127"/>
      <w:bookmarkStart w:id="40" w:name="_Toc115293558"/>
      <w:bookmarkStart w:id="41" w:name="_Toc115293994"/>
      <w:bookmarkStart w:id="42" w:name="_Toc115304591"/>
      <w:bookmarkStart w:id="43" w:name="_Toc115423294"/>
      <w:r>
        <w:t xml:space="preserve">Proposal </w:t>
      </w:r>
      <w:r w:rsidR="004F2C7B">
        <w:t>1</w:t>
      </w:r>
      <w:r>
        <w:t>:</w:t>
      </w:r>
      <w: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4F2C7B">
        <w:t xml:space="preserve">It is proposed to take Observations 1 through </w:t>
      </w:r>
      <w:r w:rsidR="003A0A20">
        <w:t xml:space="preserve">10 </w:t>
      </w:r>
      <w:r w:rsidR="004F2C7B">
        <w:t>into account when defining the work scope for the performance part of the Rel-18 TRP/TRS work item.</w:t>
      </w:r>
      <w:bookmarkEnd w:id="42"/>
      <w:bookmarkEnd w:id="43"/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365FEF6E" w14:textId="392B2341" w:rsidR="00B63B52" w:rsidRPr="00977988" w:rsidRDefault="00E359B0" w:rsidP="00B63B52">
      <w:r>
        <w:t>In the contribution we share our initial views on the prioritization of the performance requirement scope for Rel-18 TRP/TRS.</w:t>
      </w:r>
      <w:r w:rsidR="00B63B52">
        <w:t xml:space="preserve"> </w:t>
      </w:r>
      <w:r>
        <w:t xml:space="preserve"> </w:t>
      </w:r>
      <w:r w:rsidR="00B63B52">
        <w:t>The following observations and proposals are presented:</w:t>
      </w:r>
    </w:p>
    <w:p w14:paraId="07D23CC0" w14:textId="77777777" w:rsidR="003A0A20" w:rsidRDefault="009E2C0D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3A0A20">
        <w:rPr>
          <w:noProof/>
        </w:rPr>
        <w:t>Observation 1:</w:t>
      </w:r>
      <w:r w:rsidR="003A0A20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0A20">
        <w:rPr>
          <w:noProof/>
        </w:rPr>
        <w:t>Talk mode (beside head and hand phantom) test case should be included in Rel-18 TRP/TRS lab alignment procedures.</w:t>
      </w:r>
    </w:p>
    <w:p w14:paraId="2771430E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Lab alignment for band n28 should be included in Rel-18 TRP/TRS lab alignment procedures.</w:t>
      </w:r>
    </w:p>
    <w:p w14:paraId="3F26377E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Lab alignment for band n77 is not necessary, as alignment with band n78 should be applicable, while alignment for band n79 should be included in Rel-18 TRP/TRS lab alignment procedures.</w:t>
      </w:r>
    </w:p>
    <w:p w14:paraId="382BBA96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4: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Lab alignment for 2Tx test cases, such as UL MIMO, should be included in Rel-18 TRP/TRS lab alignment procedures pending completion of definition of NR 2Tx test methodology.</w:t>
      </w:r>
    </w:p>
    <w:p w14:paraId="00A1CFDB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lastRenderedPageBreak/>
        <w:t>Observation 5: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It is recommended to prioritize browsing and talk mode test cases for 1 Tx and browsing mode test cases for 2 Tx with UL MIMO in the Rel-18 TRP/TRS performance work item (talk mode test cases for 2 Tx could be 2</w:t>
      </w:r>
      <w:r w:rsidRPr="00DC1BDF">
        <w:rPr>
          <w:noProof/>
          <w:vertAlign w:val="superscript"/>
        </w:rPr>
        <w:t>nd</w:t>
      </w:r>
      <w:r>
        <w:rPr>
          <w:noProof/>
        </w:rPr>
        <w:t xml:space="preserve"> priority).</w:t>
      </w:r>
    </w:p>
    <w:p w14:paraId="5AAFC359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6: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For browsing mode 1 Tx test cases, it is recommended to consider n28 and n77 or n79, depending on operator request.</w:t>
      </w:r>
    </w:p>
    <w:p w14:paraId="23E60F6B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7: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For talk mode 1 Tx test cases, it is recommended to consider n41 and n78 as the first priority (to match the Rel-17 outcomes with browsing mode) and then to aim for n28 and n77 or n79 as the second priority.</w:t>
      </w:r>
    </w:p>
    <w:p w14:paraId="4BEA31E5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8: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For 2 Tx with UL MIMO, it is recommended to consider bands n41 and n78, with bands n28 and n77 or n79 as the second priority.</w:t>
      </w:r>
    </w:p>
    <w:p w14:paraId="7288F69B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9: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Following the Rel-17 arrangement, it is recommended to focus the performance requirement development on devices operating in stand-alone mode, and all test cases which feature other bands not mentioned in Observations 6 – 8, as well as requirements for devices in NSA mode, to be treated as the third priority.</w:t>
      </w:r>
    </w:p>
    <w:p w14:paraId="0B697F0A" w14:textId="77777777" w:rsidR="003A0A20" w:rsidRDefault="003A0A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10: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The lab alignment and subsequent performance campaign for each of the items in Observation 2, Observation 3, Observation 1 and Observation 4 (in that order) be planned sequentially and staggered by up to one meeting cycle gap if possible.</w:t>
      </w:r>
    </w:p>
    <w:p w14:paraId="447D54BC" w14:textId="375DCE46" w:rsidR="009E2C0D" w:rsidRDefault="009E2C0D" w:rsidP="009E2C0D">
      <w:pPr>
        <w:jc w:val="both"/>
      </w:pPr>
      <w:r>
        <w:rPr>
          <w:rFonts w:asciiTheme="minorHAnsi" w:hAnsiTheme="minorHAnsi"/>
          <w:bCs/>
        </w:rPr>
        <w:fldChar w:fldCharType="end"/>
      </w:r>
    </w:p>
    <w:p w14:paraId="50464DB6" w14:textId="77777777" w:rsidR="003A0A20" w:rsidRDefault="00200FF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3A0A20">
        <w:rPr>
          <w:noProof/>
        </w:rPr>
        <w:t>Proposal 1:</w:t>
      </w:r>
      <w:r w:rsidR="003A0A20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0A20">
        <w:rPr>
          <w:noProof/>
        </w:rPr>
        <w:t>It is proposed to take Observations 1 through 10 into account when defining the work scope for the performance part of the Rel-18 TRP/TRS work item.</w:t>
      </w:r>
    </w:p>
    <w:p w14:paraId="3C3989E5" w14:textId="4B7E22CD" w:rsidR="00200FF9" w:rsidRPr="00977988" w:rsidRDefault="00200FF9" w:rsidP="00977988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7EAE855B" w14:textId="4A462FAA" w:rsidR="008C5BF6" w:rsidRDefault="00F64AEF" w:rsidP="007D0F1C">
      <w:pPr>
        <w:numPr>
          <w:ilvl w:val="0"/>
          <w:numId w:val="11"/>
        </w:numPr>
        <w:rPr>
          <w:bCs/>
          <w:lang w:val="en-US"/>
        </w:rPr>
      </w:pPr>
      <w:bookmarkStart w:id="44" w:name="_Ref104502905"/>
      <w:bookmarkEnd w:id="0"/>
      <w:r w:rsidRPr="00F64AEF">
        <w:rPr>
          <w:bCs/>
          <w:lang w:val="en-US"/>
        </w:rPr>
        <w:t>RP-222269</w:t>
      </w:r>
      <w:r w:rsidR="00736BB4">
        <w:rPr>
          <w:bCs/>
          <w:lang w:val="en-US"/>
        </w:rPr>
        <w:t>, "</w:t>
      </w:r>
      <w:r w:rsidR="00736BB4" w:rsidRPr="00736BB4">
        <w:rPr>
          <w:bCs/>
          <w:lang w:val="en-US"/>
        </w:rPr>
        <w:t>Introduction of UE TRP (Total Radiated Power) and TRS (Total Radiated Sensitivity) requirements and test methodologies for FR1 (NR SA and EN-DC)</w:t>
      </w:r>
      <w:r w:rsidR="00736BB4">
        <w:rPr>
          <w:bCs/>
          <w:lang w:val="en-US"/>
        </w:rPr>
        <w:t xml:space="preserve">," </w:t>
      </w:r>
      <w:r w:rsidR="00736BB4" w:rsidRPr="00736BB4">
        <w:rPr>
          <w:bCs/>
          <w:lang w:val="en-US"/>
        </w:rPr>
        <w:t xml:space="preserve">vivo, </w:t>
      </w:r>
      <w:r w:rsidR="00736BB4">
        <w:rPr>
          <w:bCs/>
          <w:lang w:val="en-US"/>
        </w:rPr>
        <w:t>3GPP RAN #9</w:t>
      </w:r>
      <w:r>
        <w:rPr>
          <w:bCs/>
          <w:lang w:val="en-US"/>
        </w:rPr>
        <w:t>7</w:t>
      </w:r>
      <w:r w:rsidR="00736BB4">
        <w:rPr>
          <w:bCs/>
          <w:lang w:val="en-US"/>
        </w:rPr>
        <w:t xml:space="preserve">, </w:t>
      </w:r>
      <w:r>
        <w:rPr>
          <w:bCs/>
          <w:lang w:val="en-US"/>
        </w:rPr>
        <w:t>September</w:t>
      </w:r>
      <w:r w:rsidR="00736BB4">
        <w:rPr>
          <w:bCs/>
          <w:lang w:val="en-US"/>
        </w:rPr>
        <w:t xml:space="preserve"> 202</w:t>
      </w:r>
      <w:bookmarkEnd w:id="44"/>
      <w:r>
        <w:rPr>
          <w:bCs/>
          <w:lang w:val="en-US"/>
        </w:rPr>
        <w:t>2</w:t>
      </w:r>
    </w:p>
    <w:p w14:paraId="77C336A4" w14:textId="3FC6C0EB" w:rsidR="000B3D49" w:rsidRDefault="00F64AEF" w:rsidP="007D0F1C">
      <w:pPr>
        <w:numPr>
          <w:ilvl w:val="0"/>
          <w:numId w:val="11"/>
        </w:numPr>
        <w:rPr>
          <w:bCs/>
          <w:lang w:val="en-US"/>
        </w:rPr>
      </w:pPr>
      <w:bookmarkStart w:id="45" w:name="_Ref104502966"/>
      <w:r w:rsidRPr="00F64AEF">
        <w:rPr>
          <w:bCs/>
          <w:lang w:val="en-US"/>
        </w:rPr>
        <w:t>RP-222152</w:t>
      </w:r>
      <w:r w:rsidR="000B3D49">
        <w:rPr>
          <w:bCs/>
          <w:lang w:val="en-US"/>
        </w:rPr>
        <w:t>, "</w:t>
      </w:r>
      <w:r w:rsidR="000B3D49" w:rsidRPr="000B3D49">
        <w:rPr>
          <w:bCs/>
          <w:lang w:val="en-US"/>
        </w:rPr>
        <w:t>Status report for WI: Introduction of UE TRP (Total Radiated Power) and TRS (Total Radiated Sensitivity) requirements and test methodologies for FR1 (NR SA and EN-DC); rapporteur: vivo</w:t>
      </w:r>
      <w:r w:rsidR="000B3D49">
        <w:rPr>
          <w:bCs/>
          <w:lang w:val="en-US"/>
        </w:rPr>
        <w:t>," 3GPP RAN #9</w:t>
      </w:r>
      <w:r>
        <w:rPr>
          <w:bCs/>
          <w:lang w:val="en-US"/>
        </w:rPr>
        <w:t>7</w:t>
      </w:r>
      <w:r w:rsidR="000B3D49">
        <w:rPr>
          <w:bCs/>
          <w:lang w:val="en-US"/>
        </w:rPr>
        <w:t xml:space="preserve">, </w:t>
      </w:r>
      <w:r>
        <w:rPr>
          <w:bCs/>
          <w:lang w:val="en-US"/>
        </w:rPr>
        <w:t>September</w:t>
      </w:r>
      <w:r w:rsidR="000B3D49">
        <w:rPr>
          <w:bCs/>
          <w:lang w:val="en-US"/>
        </w:rPr>
        <w:t xml:space="preserve"> 2022</w:t>
      </w:r>
      <w:bookmarkEnd w:id="45"/>
    </w:p>
    <w:p w14:paraId="5527EE10" w14:textId="64EA6A8E" w:rsidR="004B4E0A" w:rsidRPr="004F47BB" w:rsidRDefault="00F64AEF" w:rsidP="005E69AE">
      <w:pPr>
        <w:numPr>
          <w:ilvl w:val="0"/>
          <w:numId w:val="11"/>
        </w:numPr>
        <w:rPr>
          <w:bCs/>
          <w:lang w:val="en-US"/>
        </w:rPr>
      </w:pPr>
      <w:bookmarkStart w:id="46" w:name="_Ref115293620"/>
      <w:r w:rsidRPr="00F64AEF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F64AEF">
        <w:rPr>
          <w:bCs/>
          <w:lang w:val="en-US"/>
        </w:rPr>
        <w:t>Enhancement of UE TRP (Total Radiated Power) and TRS (Total Radiated Sensitivity) requirements and test methodologies</w:t>
      </w:r>
      <w:r>
        <w:rPr>
          <w:bCs/>
          <w:lang w:val="en-US"/>
        </w:rPr>
        <w:t>,” vivo, 3GPP RAN #97, September 2022</w:t>
      </w:r>
      <w:bookmarkEnd w:id="46"/>
    </w:p>
    <w:sectPr w:rsidR="004B4E0A" w:rsidRPr="004F47BB" w:rsidSect="00A00D3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4883" w14:textId="77777777" w:rsidR="007738CE" w:rsidRDefault="007738CE">
      <w:r>
        <w:separator/>
      </w:r>
    </w:p>
  </w:endnote>
  <w:endnote w:type="continuationSeparator" w:id="0">
    <w:p w14:paraId="60FD2E7A" w14:textId="77777777" w:rsidR="007738CE" w:rsidRDefault="0077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22FAA" w14:textId="77777777" w:rsidR="007738CE" w:rsidRDefault="007738CE">
      <w:r>
        <w:separator/>
      </w:r>
    </w:p>
  </w:footnote>
  <w:footnote w:type="continuationSeparator" w:id="0">
    <w:p w14:paraId="662813E8" w14:textId="77777777" w:rsidR="007738CE" w:rsidRDefault="0077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F5046"/>
    <w:multiLevelType w:val="multilevel"/>
    <w:tmpl w:val="C3F6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B952860"/>
    <w:multiLevelType w:val="multilevel"/>
    <w:tmpl w:val="544E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5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32726"/>
    <w:multiLevelType w:val="multilevel"/>
    <w:tmpl w:val="4024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0" w15:restartNumberingAfterBreak="0">
    <w:nsid w:val="482A39E3"/>
    <w:multiLevelType w:val="multilevel"/>
    <w:tmpl w:val="E3140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5E264A"/>
    <w:multiLevelType w:val="multilevel"/>
    <w:tmpl w:val="35E2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5C794C"/>
    <w:multiLevelType w:val="multilevel"/>
    <w:tmpl w:val="4FF4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332E6C"/>
    <w:multiLevelType w:val="multilevel"/>
    <w:tmpl w:val="5C105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9" w15:restartNumberingAfterBreak="0">
    <w:nsid w:val="6849046D"/>
    <w:multiLevelType w:val="multilevel"/>
    <w:tmpl w:val="07B4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3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4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19697035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15461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9277271">
    <w:abstractNumId w:val="1"/>
  </w:num>
  <w:num w:numId="4" w16cid:durableId="1493719941">
    <w:abstractNumId w:val="30"/>
  </w:num>
  <w:num w:numId="5" w16cid:durableId="1687095700">
    <w:abstractNumId w:val="3"/>
  </w:num>
  <w:num w:numId="6" w16cid:durableId="1301154769">
    <w:abstractNumId w:val="3"/>
  </w:num>
  <w:num w:numId="7" w16cid:durableId="1999185635">
    <w:abstractNumId w:val="16"/>
  </w:num>
  <w:num w:numId="8" w16cid:durableId="623578596">
    <w:abstractNumId w:val="9"/>
  </w:num>
  <w:num w:numId="9" w16cid:durableId="696782955">
    <w:abstractNumId w:val="4"/>
  </w:num>
  <w:num w:numId="10" w16cid:durableId="459542744">
    <w:abstractNumId w:val="12"/>
  </w:num>
  <w:num w:numId="11" w16cid:durableId="1705518965">
    <w:abstractNumId w:val="27"/>
  </w:num>
  <w:num w:numId="12" w16cid:durableId="1315531026">
    <w:abstractNumId w:val="31"/>
  </w:num>
  <w:num w:numId="13" w16cid:durableId="983582251">
    <w:abstractNumId w:val="22"/>
  </w:num>
  <w:num w:numId="14" w16cid:durableId="1714160090">
    <w:abstractNumId w:val="25"/>
  </w:num>
  <w:num w:numId="15" w16cid:durableId="1241910837">
    <w:abstractNumId w:val="8"/>
  </w:num>
  <w:num w:numId="16" w16cid:durableId="1504592116">
    <w:abstractNumId w:val="26"/>
  </w:num>
  <w:num w:numId="17" w16cid:durableId="240455896">
    <w:abstractNumId w:val="6"/>
  </w:num>
  <w:num w:numId="18" w16cid:durableId="1572933536">
    <w:abstractNumId w:val="5"/>
  </w:num>
  <w:num w:numId="19" w16cid:durableId="758454077">
    <w:abstractNumId w:val="21"/>
  </w:num>
  <w:num w:numId="20" w16cid:durableId="1038628775">
    <w:abstractNumId w:val="13"/>
  </w:num>
  <w:num w:numId="21" w16cid:durableId="1182359752">
    <w:abstractNumId w:val="23"/>
  </w:num>
  <w:num w:numId="22" w16cid:durableId="778066963">
    <w:abstractNumId w:val="17"/>
  </w:num>
  <w:num w:numId="23" w16cid:durableId="320082165">
    <w:abstractNumId w:val="24"/>
  </w:num>
  <w:num w:numId="24" w16cid:durableId="1267889162">
    <w:abstractNumId w:val="20"/>
  </w:num>
  <w:num w:numId="25" w16cid:durableId="1645233524">
    <w:abstractNumId w:val="29"/>
  </w:num>
  <w:num w:numId="26" w16cid:durableId="998849046">
    <w:abstractNumId w:val="18"/>
  </w:num>
  <w:num w:numId="27" w16cid:durableId="1221744650">
    <w:abstractNumId w:val="10"/>
  </w:num>
  <w:num w:numId="28" w16cid:durableId="1375499989">
    <w:abstractNumId w:val="15"/>
  </w:num>
  <w:num w:numId="29" w16cid:durableId="688415072">
    <w:abstractNumId w:val="34"/>
  </w:num>
  <w:num w:numId="30" w16cid:durableId="1773890693">
    <w:abstractNumId w:val="19"/>
  </w:num>
  <w:num w:numId="31" w16cid:durableId="1889797099">
    <w:abstractNumId w:val="7"/>
  </w:num>
  <w:num w:numId="32" w16cid:durableId="1919250179">
    <w:abstractNumId w:val="2"/>
  </w:num>
  <w:num w:numId="33" w16cid:durableId="315691661">
    <w:abstractNumId w:val="33"/>
  </w:num>
  <w:num w:numId="34" w16cid:durableId="1751737169">
    <w:abstractNumId w:val="28"/>
  </w:num>
  <w:num w:numId="35" w16cid:durableId="1669360905">
    <w:abstractNumId w:val="32"/>
  </w:num>
  <w:num w:numId="36" w16cid:durableId="1387989963">
    <w:abstractNumId w:val="11"/>
  </w:num>
  <w:num w:numId="37" w16cid:durableId="4522111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2705"/>
    <w:rsid w:val="000042CA"/>
    <w:rsid w:val="00004F9E"/>
    <w:rsid w:val="00005DCE"/>
    <w:rsid w:val="00005EF0"/>
    <w:rsid w:val="0001187A"/>
    <w:rsid w:val="00012B07"/>
    <w:rsid w:val="00014EB2"/>
    <w:rsid w:val="00017290"/>
    <w:rsid w:val="00022BBA"/>
    <w:rsid w:val="00022E3E"/>
    <w:rsid w:val="00033397"/>
    <w:rsid w:val="0003447A"/>
    <w:rsid w:val="00035BDF"/>
    <w:rsid w:val="0003691A"/>
    <w:rsid w:val="00036F6A"/>
    <w:rsid w:val="00037CC5"/>
    <w:rsid w:val="00040095"/>
    <w:rsid w:val="0004358A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5A6"/>
    <w:rsid w:val="000716B4"/>
    <w:rsid w:val="00072B00"/>
    <w:rsid w:val="00076E7B"/>
    <w:rsid w:val="00077F30"/>
    <w:rsid w:val="00080512"/>
    <w:rsid w:val="00080EE6"/>
    <w:rsid w:val="00081A6D"/>
    <w:rsid w:val="00086383"/>
    <w:rsid w:val="00090768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D0064"/>
    <w:rsid w:val="000D2BDD"/>
    <w:rsid w:val="000D58AB"/>
    <w:rsid w:val="000D58DD"/>
    <w:rsid w:val="000E21E7"/>
    <w:rsid w:val="000F3036"/>
    <w:rsid w:val="000F5A7B"/>
    <w:rsid w:val="001014EA"/>
    <w:rsid w:val="001032BC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01B"/>
    <w:rsid w:val="00126CA6"/>
    <w:rsid w:val="00133525"/>
    <w:rsid w:val="00141DDF"/>
    <w:rsid w:val="00150545"/>
    <w:rsid w:val="0015405E"/>
    <w:rsid w:val="00155AAA"/>
    <w:rsid w:val="00156BA8"/>
    <w:rsid w:val="00160C2A"/>
    <w:rsid w:val="00161A9C"/>
    <w:rsid w:val="00163A9B"/>
    <w:rsid w:val="00164651"/>
    <w:rsid w:val="00165910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97B32"/>
    <w:rsid w:val="001A4C42"/>
    <w:rsid w:val="001A4E68"/>
    <w:rsid w:val="001A6573"/>
    <w:rsid w:val="001A7054"/>
    <w:rsid w:val="001B310A"/>
    <w:rsid w:val="001B39C0"/>
    <w:rsid w:val="001C21C3"/>
    <w:rsid w:val="001C2FEA"/>
    <w:rsid w:val="001C302E"/>
    <w:rsid w:val="001D02C2"/>
    <w:rsid w:val="001D03D7"/>
    <w:rsid w:val="001D26C7"/>
    <w:rsid w:val="001D4876"/>
    <w:rsid w:val="001D7DBE"/>
    <w:rsid w:val="001F0C1D"/>
    <w:rsid w:val="001F1132"/>
    <w:rsid w:val="001F168B"/>
    <w:rsid w:val="001F2513"/>
    <w:rsid w:val="001F6D59"/>
    <w:rsid w:val="001F7F82"/>
    <w:rsid w:val="00200328"/>
    <w:rsid w:val="00200FF9"/>
    <w:rsid w:val="00203852"/>
    <w:rsid w:val="00203F71"/>
    <w:rsid w:val="00204C29"/>
    <w:rsid w:val="00210FD8"/>
    <w:rsid w:val="002124DC"/>
    <w:rsid w:val="00217C8C"/>
    <w:rsid w:val="002221BA"/>
    <w:rsid w:val="00222473"/>
    <w:rsid w:val="00225D5C"/>
    <w:rsid w:val="00232B98"/>
    <w:rsid w:val="002347A2"/>
    <w:rsid w:val="00247926"/>
    <w:rsid w:val="00251005"/>
    <w:rsid w:val="00255B0B"/>
    <w:rsid w:val="0026148D"/>
    <w:rsid w:val="002675F0"/>
    <w:rsid w:val="00271456"/>
    <w:rsid w:val="00275CA0"/>
    <w:rsid w:val="00276EE4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E00EE"/>
    <w:rsid w:val="002E07CC"/>
    <w:rsid w:val="002E18CF"/>
    <w:rsid w:val="002E277A"/>
    <w:rsid w:val="002E403F"/>
    <w:rsid w:val="002E4080"/>
    <w:rsid w:val="002F0E54"/>
    <w:rsid w:val="002F45A5"/>
    <w:rsid w:val="002F635C"/>
    <w:rsid w:val="002F67AB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1E8B"/>
    <w:rsid w:val="00322C1C"/>
    <w:rsid w:val="00323B17"/>
    <w:rsid w:val="003255A0"/>
    <w:rsid w:val="00331C00"/>
    <w:rsid w:val="00332187"/>
    <w:rsid w:val="00335709"/>
    <w:rsid w:val="00337764"/>
    <w:rsid w:val="003378AE"/>
    <w:rsid w:val="00340356"/>
    <w:rsid w:val="0034052F"/>
    <w:rsid w:val="00340838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8073F"/>
    <w:rsid w:val="00383106"/>
    <w:rsid w:val="003838B5"/>
    <w:rsid w:val="00386D9B"/>
    <w:rsid w:val="00387858"/>
    <w:rsid w:val="003879EA"/>
    <w:rsid w:val="0039120B"/>
    <w:rsid w:val="003A0483"/>
    <w:rsid w:val="003A0A20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33E"/>
    <w:rsid w:val="003E0648"/>
    <w:rsid w:val="003E1C53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40E0"/>
    <w:rsid w:val="004050EA"/>
    <w:rsid w:val="004059B2"/>
    <w:rsid w:val="0040613A"/>
    <w:rsid w:val="004116EB"/>
    <w:rsid w:val="00415D21"/>
    <w:rsid w:val="00417A9E"/>
    <w:rsid w:val="00420742"/>
    <w:rsid w:val="00423334"/>
    <w:rsid w:val="00424206"/>
    <w:rsid w:val="00424339"/>
    <w:rsid w:val="00434540"/>
    <w:rsid w:val="004345EC"/>
    <w:rsid w:val="0043541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3DF9"/>
    <w:rsid w:val="004B4E0A"/>
    <w:rsid w:val="004B6798"/>
    <w:rsid w:val="004C1601"/>
    <w:rsid w:val="004C2495"/>
    <w:rsid w:val="004C3099"/>
    <w:rsid w:val="004C790A"/>
    <w:rsid w:val="004C7B37"/>
    <w:rsid w:val="004C7DE7"/>
    <w:rsid w:val="004D3578"/>
    <w:rsid w:val="004D4338"/>
    <w:rsid w:val="004E16A8"/>
    <w:rsid w:val="004E17C7"/>
    <w:rsid w:val="004E213A"/>
    <w:rsid w:val="004E2D77"/>
    <w:rsid w:val="004E57C0"/>
    <w:rsid w:val="004E7618"/>
    <w:rsid w:val="004E7FD6"/>
    <w:rsid w:val="004F0988"/>
    <w:rsid w:val="004F29F1"/>
    <w:rsid w:val="004F2C7B"/>
    <w:rsid w:val="004F3340"/>
    <w:rsid w:val="004F3E3D"/>
    <w:rsid w:val="004F47BB"/>
    <w:rsid w:val="00501722"/>
    <w:rsid w:val="005017D8"/>
    <w:rsid w:val="00507DA2"/>
    <w:rsid w:val="00510DB5"/>
    <w:rsid w:val="00511227"/>
    <w:rsid w:val="00531474"/>
    <w:rsid w:val="0053388B"/>
    <w:rsid w:val="005345D1"/>
    <w:rsid w:val="00535773"/>
    <w:rsid w:val="00537085"/>
    <w:rsid w:val="0053790B"/>
    <w:rsid w:val="00537BFA"/>
    <w:rsid w:val="0054101C"/>
    <w:rsid w:val="00542CC4"/>
    <w:rsid w:val="00543E6C"/>
    <w:rsid w:val="00546DF1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6567A"/>
    <w:rsid w:val="005676AC"/>
    <w:rsid w:val="00570ED1"/>
    <w:rsid w:val="0057261C"/>
    <w:rsid w:val="0057290E"/>
    <w:rsid w:val="00572E14"/>
    <w:rsid w:val="005743C8"/>
    <w:rsid w:val="00574C94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17967"/>
    <w:rsid w:val="0062109D"/>
    <w:rsid w:val="006212AD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32CB"/>
    <w:rsid w:val="00645891"/>
    <w:rsid w:val="00646A2F"/>
    <w:rsid w:val="00647114"/>
    <w:rsid w:val="0065271E"/>
    <w:rsid w:val="006533F4"/>
    <w:rsid w:val="00653CB4"/>
    <w:rsid w:val="0065577E"/>
    <w:rsid w:val="00657892"/>
    <w:rsid w:val="00660CE9"/>
    <w:rsid w:val="0066115B"/>
    <w:rsid w:val="00661381"/>
    <w:rsid w:val="00671396"/>
    <w:rsid w:val="0067392E"/>
    <w:rsid w:val="00675958"/>
    <w:rsid w:val="0067679B"/>
    <w:rsid w:val="00677B76"/>
    <w:rsid w:val="0068244C"/>
    <w:rsid w:val="006840FD"/>
    <w:rsid w:val="0068441B"/>
    <w:rsid w:val="00685727"/>
    <w:rsid w:val="00685F1E"/>
    <w:rsid w:val="006868CA"/>
    <w:rsid w:val="006910A9"/>
    <w:rsid w:val="00692BEF"/>
    <w:rsid w:val="00694747"/>
    <w:rsid w:val="006954E3"/>
    <w:rsid w:val="00696CB8"/>
    <w:rsid w:val="006974B3"/>
    <w:rsid w:val="006A323F"/>
    <w:rsid w:val="006A4689"/>
    <w:rsid w:val="006A48CF"/>
    <w:rsid w:val="006A4A76"/>
    <w:rsid w:val="006B20B7"/>
    <w:rsid w:val="006B30D0"/>
    <w:rsid w:val="006B3D8B"/>
    <w:rsid w:val="006B4F97"/>
    <w:rsid w:val="006B53D2"/>
    <w:rsid w:val="006B7A80"/>
    <w:rsid w:val="006B7F8E"/>
    <w:rsid w:val="006C29A3"/>
    <w:rsid w:val="006C3AEB"/>
    <w:rsid w:val="006C3B46"/>
    <w:rsid w:val="006C3D95"/>
    <w:rsid w:val="006C4833"/>
    <w:rsid w:val="006C58B7"/>
    <w:rsid w:val="006C6F8A"/>
    <w:rsid w:val="006C6F9C"/>
    <w:rsid w:val="006C7B00"/>
    <w:rsid w:val="006D0467"/>
    <w:rsid w:val="006D0947"/>
    <w:rsid w:val="006D77D7"/>
    <w:rsid w:val="006E1889"/>
    <w:rsid w:val="006E573C"/>
    <w:rsid w:val="006E5C86"/>
    <w:rsid w:val="006E7AE4"/>
    <w:rsid w:val="006F1FC9"/>
    <w:rsid w:val="006F7CE5"/>
    <w:rsid w:val="0070224D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36BB4"/>
    <w:rsid w:val="0074026F"/>
    <w:rsid w:val="00740932"/>
    <w:rsid w:val="007429F6"/>
    <w:rsid w:val="00744E76"/>
    <w:rsid w:val="0074525F"/>
    <w:rsid w:val="00745331"/>
    <w:rsid w:val="00752198"/>
    <w:rsid w:val="00753881"/>
    <w:rsid w:val="00753AFD"/>
    <w:rsid w:val="00755E78"/>
    <w:rsid w:val="00756C8C"/>
    <w:rsid w:val="00761315"/>
    <w:rsid w:val="00761D68"/>
    <w:rsid w:val="00763486"/>
    <w:rsid w:val="007660BB"/>
    <w:rsid w:val="00766220"/>
    <w:rsid w:val="007711FD"/>
    <w:rsid w:val="00771457"/>
    <w:rsid w:val="00772039"/>
    <w:rsid w:val="007738CE"/>
    <w:rsid w:val="00773953"/>
    <w:rsid w:val="00774DA4"/>
    <w:rsid w:val="0077787F"/>
    <w:rsid w:val="00781C03"/>
    <w:rsid w:val="00781F0F"/>
    <w:rsid w:val="00782A98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A348D"/>
    <w:rsid w:val="007A491F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3082"/>
    <w:rsid w:val="007D330C"/>
    <w:rsid w:val="007E7746"/>
    <w:rsid w:val="007F0F4A"/>
    <w:rsid w:val="007F1AA8"/>
    <w:rsid w:val="007F3A2A"/>
    <w:rsid w:val="007F60CC"/>
    <w:rsid w:val="007F6404"/>
    <w:rsid w:val="007F646D"/>
    <w:rsid w:val="0080095D"/>
    <w:rsid w:val="008028A4"/>
    <w:rsid w:val="0080488F"/>
    <w:rsid w:val="00805D2E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64223"/>
    <w:rsid w:val="00866762"/>
    <w:rsid w:val="0086732F"/>
    <w:rsid w:val="00870180"/>
    <w:rsid w:val="0087022D"/>
    <w:rsid w:val="00871F46"/>
    <w:rsid w:val="00875CE9"/>
    <w:rsid w:val="008768CA"/>
    <w:rsid w:val="008768F8"/>
    <w:rsid w:val="008802EC"/>
    <w:rsid w:val="00883816"/>
    <w:rsid w:val="00887ADE"/>
    <w:rsid w:val="0089347A"/>
    <w:rsid w:val="00895797"/>
    <w:rsid w:val="00895A0F"/>
    <w:rsid w:val="00896A38"/>
    <w:rsid w:val="008974F7"/>
    <w:rsid w:val="00897C9C"/>
    <w:rsid w:val="008A0777"/>
    <w:rsid w:val="008A093A"/>
    <w:rsid w:val="008A2E45"/>
    <w:rsid w:val="008A4747"/>
    <w:rsid w:val="008A6E42"/>
    <w:rsid w:val="008A7036"/>
    <w:rsid w:val="008B10FC"/>
    <w:rsid w:val="008B39B0"/>
    <w:rsid w:val="008B3F5A"/>
    <w:rsid w:val="008C06C2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01D3"/>
    <w:rsid w:val="0090271F"/>
    <w:rsid w:val="00902E23"/>
    <w:rsid w:val="00903EF6"/>
    <w:rsid w:val="009049BC"/>
    <w:rsid w:val="00907B2E"/>
    <w:rsid w:val="009113D8"/>
    <w:rsid w:val="009114D7"/>
    <w:rsid w:val="0091348E"/>
    <w:rsid w:val="00913B66"/>
    <w:rsid w:val="009158EB"/>
    <w:rsid w:val="00917CCB"/>
    <w:rsid w:val="00920AF7"/>
    <w:rsid w:val="00920E09"/>
    <w:rsid w:val="00922D89"/>
    <w:rsid w:val="009266A0"/>
    <w:rsid w:val="00927E15"/>
    <w:rsid w:val="00932118"/>
    <w:rsid w:val="00933641"/>
    <w:rsid w:val="009338EA"/>
    <w:rsid w:val="00935CB9"/>
    <w:rsid w:val="00936F86"/>
    <w:rsid w:val="00940D43"/>
    <w:rsid w:val="0094240E"/>
    <w:rsid w:val="0094252E"/>
    <w:rsid w:val="00942EC2"/>
    <w:rsid w:val="00945B01"/>
    <w:rsid w:val="00947BE2"/>
    <w:rsid w:val="009516F6"/>
    <w:rsid w:val="00952BA0"/>
    <w:rsid w:val="0095603D"/>
    <w:rsid w:val="009572B5"/>
    <w:rsid w:val="00957DE8"/>
    <w:rsid w:val="00957F31"/>
    <w:rsid w:val="009633B2"/>
    <w:rsid w:val="0096388D"/>
    <w:rsid w:val="009714C8"/>
    <w:rsid w:val="009754AC"/>
    <w:rsid w:val="009761EF"/>
    <w:rsid w:val="00977988"/>
    <w:rsid w:val="00981A23"/>
    <w:rsid w:val="00985504"/>
    <w:rsid w:val="009860B5"/>
    <w:rsid w:val="00991172"/>
    <w:rsid w:val="009911D5"/>
    <w:rsid w:val="00992752"/>
    <w:rsid w:val="00992878"/>
    <w:rsid w:val="0099327F"/>
    <w:rsid w:val="00993BA7"/>
    <w:rsid w:val="00994F73"/>
    <w:rsid w:val="0099524A"/>
    <w:rsid w:val="00996D6F"/>
    <w:rsid w:val="009A3B6B"/>
    <w:rsid w:val="009B3C6C"/>
    <w:rsid w:val="009B45AB"/>
    <w:rsid w:val="009B47BF"/>
    <w:rsid w:val="009B56FF"/>
    <w:rsid w:val="009B6935"/>
    <w:rsid w:val="009C067E"/>
    <w:rsid w:val="009C2C1B"/>
    <w:rsid w:val="009C4134"/>
    <w:rsid w:val="009C491F"/>
    <w:rsid w:val="009C5893"/>
    <w:rsid w:val="009D0A4B"/>
    <w:rsid w:val="009D246A"/>
    <w:rsid w:val="009D79A8"/>
    <w:rsid w:val="009D7DB2"/>
    <w:rsid w:val="009E0C85"/>
    <w:rsid w:val="009E2C0D"/>
    <w:rsid w:val="009E3D80"/>
    <w:rsid w:val="009E7750"/>
    <w:rsid w:val="009E7A9C"/>
    <w:rsid w:val="009E7B67"/>
    <w:rsid w:val="009E7C2E"/>
    <w:rsid w:val="009F1A90"/>
    <w:rsid w:val="009F3679"/>
    <w:rsid w:val="009F37B7"/>
    <w:rsid w:val="009F54BB"/>
    <w:rsid w:val="009F5E43"/>
    <w:rsid w:val="00A00D3C"/>
    <w:rsid w:val="00A03836"/>
    <w:rsid w:val="00A03984"/>
    <w:rsid w:val="00A10F02"/>
    <w:rsid w:val="00A14E24"/>
    <w:rsid w:val="00A1518D"/>
    <w:rsid w:val="00A15BD4"/>
    <w:rsid w:val="00A164B4"/>
    <w:rsid w:val="00A200FA"/>
    <w:rsid w:val="00A21532"/>
    <w:rsid w:val="00A2341D"/>
    <w:rsid w:val="00A2361D"/>
    <w:rsid w:val="00A25947"/>
    <w:rsid w:val="00A26956"/>
    <w:rsid w:val="00A309A6"/>
    <w:rsid w:val="00A37CB9"/>
    <w:rsid w:val="00A4347A"/>
    <w:rsid w:val="00A5176B"/>
    <w:rsid w:val="00A53724"/>
    <w:rsid w:val="00A556C1"/>
    <w:rsid w:val="00A55AC0"/>
    <w:rsid w:val="00A57508"/>
    <w:rsid w:val="00A60200"/>
    <w:rsid w:val="00A65A1F"/>
    <w:rsid w:val="00A65D22"/>
    <w:rsid w:val="00A6670A"/>
    <w:rsid w:val="00A70B96"/>
    <w:rsid w:val="00A73129"/>
    <w:rsid w:val="00A815F8"/>
    <w:rsid w:val="00A82346"/>
    <w:rsid w:val="00A824E6"/>
    <w:rsid w:val="00A84761"/>
    <w:rsid w:val="00A90640"/>
    <w:rsid w:val="00A90AB9"/>
    <w:rsid w:val="00A91526"/>
    <w:rsid w:val="00A92BA1"/>
    <w:rsid w:val="00AA14FB"/>
    <w:rsid w:val="00AA1E5C"/>
    <w:rsid w:val="00AA5962"/>
    <w:rsid w:val="00AB0E32"/>
    <w:rsid w:val="00AB2D85"/>
    <w:rsid w:val="00AB634D"/>
    <w:rsid w:val="00AB6DF1"/>
    <w:rsid w:val="00AC00A7"/>
    <w:rsid w:val="00AC054E"/>
    <w:rsid w:val="00AC36DE"/>
    <w:rsid w:val="00AC6BC6"/>
    <w:rsid w:val="00AD04AE"/>
    <w:rsid w:val="00AD1434"/>
    <w:rsid w:val="00AD4C15"/>
    <w:rsid w:val="00AD4E3B"/>
    <w:rsid w:val="00AD53C3"/>
    <w:rsid w:val="00AE2CB0"/>
    <w:rsid w:val="00AE3797"/>
    <w:rsid w:val="00AE7061"/>
    <w:rsid w:val="00AF073A"/>
    <w:rsid w:val="00AF21AB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232B9"/>
    <w:rsid w:val="00B2388D"/>
    <w:rsid w:val="00B23FC5"/>
    <w:rsid w:val="00B24DD2"/>
    <w:rsid w:val="00B27EDB"/>
    <w:rsid w:val="00B312F2"/>
    <w:rsid w:val="00B31AF8"/>
    <w:rsid w:val="00B3313E"/>
    <w:rsid w:val="00B35701"/>
    <w:rsid w:val="00B35DBE"/>
    <w:rsid w:val="00B40473"/>
    <w:rsid w:val="00B40A30"/>
    <w:rsid w:val="00B42610"/>
    <w:rsid w:val="00B4517E"/>
    <w:rsid w:val="00B4623E"/>
    <w:rsid w:val="00B46972"/>
    <w:rsid w:val="00B47FD3"/>
    <w:rsid w:val="00B5091E"/>
    <w:rsid w:val="00B519E9"/>
    <w:rsid w:val="00B5799A"/>
    <w:rsid w:val="00B60143"/>
    <w:rsid w:val="00B60308"/>
    <w:rsid w:val="00B612A5"/>
    <w:rsid w:val="00B6199C"/>
    <w:rsid w:val="00B63B52"/>
    <w:rsid w:val="00B64332"/>
    <w:rsid w:val="00B648E3"/>
    <w:rsid w:val="00B6628C"/>
    <w:rsid w:val="00B6667D"/>
    <w:rsid w:val="00B6701A"/>
    <w:rsid w:val="00B736B0"/>
    <w:rsid w:val="00B74C05"/>
    <w:rsid w:val="00B74D17"/>
    <w:rsid w:val="00B75218"/>
    <w:rsid w:val="00B77D81"/>
    <w:rsid w:val="00B9159B"/>
    <w:rsid w:val="00B92E6B"/>
    <w:rsid w:val="00B93086"/>
    <w:rsid w:val="00B94827"/>
    <w:rsid w:val="00B95D62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59A4"/>
    <w:rsid w:val="00BE3255"/>
    <w:rsid w:val="00BE6B90"/>
    <w:rsid w:val="00BF128E"/>
    <w:rsid w:val="00BF16AD"/>
    <w:rsid w:val="00C0325B"/>
    <w:rsid w:val="00C05098"/>
    <w:rsid w:val="00C06F44"/>
    <w:rsid w:val="00C07DD1"/>
    <w:rsid w:val="00C10CAD"/>
    <w:rsid w:val="00C1496A"/>
    <w:rsid w:val="00C1576E"/>
    <w:rsid w:val="00C15F1C"/>
    <w:rsid w:val="00C20334"/>
    <w:rsid w:val="00C33079"/>
    <w:rsid w:val="00C33286"/>
    <w:rsid w:val="00C33D28"/>
    <w:rsid w:val="00C35564"/>
    <w:rsid w:val="00C41118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27A1"/>
    <w:rsid w:val="00C927EB"/>
    <w:rsid w:val="00C932B3"/>
    <w:rsid w:val="00C93B01"/>
    <w:rsid w:val="00C93F40"/>
    <w:rsid w:val="00C9406B"/>
    <w:rsid w:val="00C967F5"/>
    <w:rsid w:val="00CA3D0C"/>
    <w:rsid w:val="00CA40FD"/>
    <w:rsid w:val="00CB3AB8"/>
    <w:rsid w:val="00CB4529"/>
    <w:rsid w:val="00CB4663"/>
    <w:rsid w:val="00CB5424"/>
    <w:rsid w:val="00CB7C3C"/>
    <w:rsid w:val="00CC3733"/>
    <w:rsid w:val="00CC3EE9"/>
    <w:rsid w:val="00CC7A4A"/>
    <w:rsid w:val="00CD1C7F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1CAF"/>
    <w:rsid w:val="00CF20E3"/>
    <w:rsid w:val="00CF2F3C"/>
    <w:rsid w:val="00CF497E"/>
    <w:rsid w:val="00D04091"/>
    <w:rsid w:val="00D05790"/>
    <w:rsid w:val="00D10D66"/>
    <w:rsid w:val="00D1292E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1F66"/>
    <w:rsid w:val="00D621F2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6223"/>
    <w:rsid w:val="00D77858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2954"/>
    <w:rsid w:val="00D93120"/>
    <w:rsid w:val="00D947CD"/>
    <w:rsid w:val="00D959B4"/>
    <w:rsid w:val="00DA20E3"/>
    <w:rsid w:val="00DA7A03"/>
    <w:rsid w:val="00DB12EC"/>
    <w:rsid w:val="00DB1818"/>
    <w:rsid w:val="00DB5E39"/>
    <w:rsid w:val="00DC1E12"/>
    <w:rsid w:val="00DC309B"/>
    <w:rsid w:val="00DC3ED0"/>
    <w:rsid w:val="00DC4DA2"/>
    <w:rsid w:val="00DC5B2C"/>
    <w:rsid w:val="00DC5C2C"/>
    <w:rsid w:val="00DD013D"/>
    <w:rsid w:val="00DD4C17"/>
    <w:rsid w:val="00DD5B05"/>
    <w:rsid w:val="00DD5D25"/>
    <w:rsid w:val="00DD6962"/>
    <w:rsid w:val="00DE1720"/>
    <w:rsid w:val="00DE4FC3"/>
    <w:rsid w:val="00DF2B1F"/>
    <w:rsid w:val="00DF4390"/>
    <w:rsid w:val="00DF49DA"/>
    <w:rsid w:val="00DF6114"/>
    <w:rsid w:val="00DF6189"/>
    <w:rsid w:val="00DF62CD"/>
    <w:rsid w:val="00DF6345"/>
    <w:rsid w:val="00E022DB"/>
    <w:rsid w:val="00E033B1"/>
    <w:rsid w:val="00E03895"/>
    <w:rsid w:val="00E054C0"/>
    <w:rsid w:val="00E06ECF"/>
    <w:rsid w:val="00E10FCC"/>
    <w:rsid w:val="00E1233E"/>
    <w:rsid w:val="00E13876"/>
    <w:rsid w:val="00E16509"/>
    <w:rsid w:val="00E168E8"/>
    <w:rsid w:val="00E2397C"/>
    <w:rsid w:val="00E31998"/>
    <w:rsid w:val="00E341F7"/>
    <w:rsid w:val="00E34C44"/>
    <w:rsid w:val="00E359B0"/>
    <w:rsid w:val="00E35E10"/>
    <w:rsid w:val="00E4054F"/>
    <w:rsid w:val="00E40989"/>
    <w:rsid w:val="00E40AFA"/>
    <w:rsid w:val="00E41043"/>
    <w:rsid w:val="00E41783"/>
    <w:rsid w:val="00E44582"/>
    <w:rsid w:val="00E44F05"/>
    <w:rsid w:val="00E507ED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2F80"/>
    <w:rsid w:val="00EA58C6"/>
    <w:rsid w:val="00EA6749"/>
    <w:rsid w:val="00EB0A95"/>
    <w:rsid w:val="00EB22F4"/>
    <w:rsid w:val="00EB4767"/>
    <w:rsid w:val="00EC1D41"/>
    <w:rsid w:val="00EC3517"/>
    <w:rsid w:val="00EC4A25"/>
    <w:rsid w:val="00EC6B55"/>
    <w:rsid w:val="00EC7900"/>
    <w:rsid w:val="00ED0967"/>
    <w:rsid w:val="00ED0E93"/>
    <w:rsid w:val="00ED34BC"/>
    <w:rsid w:val="00ED3EF5"/>
    <w:rsid w:val="00ED7F91"/>
    <w:rsid w:val="00EE0F12"/>
    <w:rsid w:val="00EE13EE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1158A"/>
    <w:rsid w:val="00F13904"/>
    <w:rsid w:val="00F139D9"/>
    <w:rsid w:val="00F16143"/>
    <w:rsid w:val="00F16360"/>
    <w:rsid w:val="00F21311"/>
    <w:rsid w:val="00F22EC7"/>
    <w:rsid w:val="00F273D3"/>
    <w:rsid w:val="00F27ABC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502CD"/>
    <w:rsid w:val="00F55FC5"/>
    <w:rsid w:val="00F614AC"/>
    <w:rsid w:val="00F61AE8"/>
    <w:rsid w:val="00F62AEB"/>
    <w:rsid w:val="00F63DB8"/>
    <w:rsid w:val="00F64AEF"/>
    <w:rsid w:val="00F653B8"/>
    <w:rsid w:val="00F655F3"/>
    <w:rsid w:val="00F65C08"/>
    <w:rsid w:val="00F70647"/>
    <w:rsid w:val="00F7204E"/>
    <w:rsid w:val="00F73852"/>
    <w:rsid w:val="00F77972"/>
    <w:rsid w:val="00F8213C"/>
    <w:rsid w:val="00F86483"/>
    <w:rsid w:val="00F8688A"/>
    <w:rsid w:val="00F9377C"/>
    <w:rsid w:val="00F94940"/>
    <w:rsid w:val="00F95EDB"/>
    <w:rsid w:val="00F96804"/>
    <w:rsid w:val="00F97D2F"/>
    <w:rsid w:val="00FA0DFF"/>
    <w:rsid w:val="00FA1266"/>
    <w:rsid w:val="00FA7625"/>
    <w:rsid w:val="00FA77A1"/>
    <w:rsid w:val="00FB03C5"/>
    <w:rsid w:val="00FB6061"/>
    <w:rsid w:val="00FC0A0F"/>
    <w:rsid w:val="00FC1192"/>
    <w:rsid w:val="00FC6F92"/>
    <w:rsid w:val="00FD0FED"/>
    <w:rsid w:val="00FD19A5"/>
    <w:rsid w:val="00FD4813"/>
    <w:rsid w:val="00FD53F3"/>
    <w:rsid w:val="00FD5733"/>
    <w:rsid w:val="00FD6FA7"/>
    <w:rsid w:val="00FD7040"/>
    <w:rsid w:val="00FE2287"/>
    <w:rsid w:val="00FE2D04"/>
    <w:rsid w:val="00FE4CDB"/>
    <w:rsid w:val="00FE63B0"/>
    <w:rsid w:val="00FF55BB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DBE"/>
    <w:pPr>
      <w:spacing w:after="180" w:line="252" w:lineRule="auto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DefaultParagraphFont"/>
    <w:link w:val="B3"/>
    <w:qFormat/>
    <w:locked/>
    <w:rsid w:val="00855F7B"/>
    <w:rPr>
      <w:lang w:eastAsia="en-US"/>
    </w:rPr>
  </w:style>
  <w:style w:type="paragraph" w:styleId="List3">
    <w:name w:val="List 3"/>
    <w:basedOn w:val="List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List2">
    <w:name w:val="List 2"/>
    <w:basedOn w:val="Normal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11439E"/>
  </w:style>
  <w:style w:type="character" w:styleId="CommentReference">
    <w:name w:val="annotation reference"/>
    <w:basedOn w:val="DefaultParagraphFont"/>
    <w:rsid w:val="008A07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077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8A07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A07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0777"/>
    <w:rPr>
      <w:b/>
      <w:bCs/>
      <w:lang w:eastAsia="en-US"/>
    </w:rPr>
  </w:style>
  <w:style w:type="character" w:customStyle="1" w:styleId="B1Char">
    <w:name w:val="B1 Char"/>
    <w:link w:val="B1"/>
    <w:qFormat/>
    <w:rsid w:val="002F67AB"/>
    <w:rPr>
      <w:lang w:eastAsia="en-US"/>
    </w:rPr>
  </w:style>
  <w:style w:type="character" w:customStyle="1" w:styleId="B2Char">
    <w:name w:val="B2 Char"/>
    <w:link w:val="B2"/>
    <w:qFormat/>
    <w:rsid w:val="002F67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</TotalTime>
  <Pages>4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49</cp:revision>
  <cp:lastPrinted>2019-02-25T14:05:00Z</cp:lastPrinted>
  <dcterms:created xsi:type="dcterms:W3CDTF">2022-05-31T05:32:00Z</dcterms:created>
  <dcterms:modified xsi:type="dcterms:W3CDTF">2022-09-30T21:07:00Z</dcterms:modified>
  <cp:category/>
</cp:coreProperties>
</file>